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7BB64" w14:textId="78C09D55" w:rsidR="009B3FEA" w:rsidRPr="002966CE" w:rsidRDefault="009B3FEA" w:rsidP="009B3FEA">
      <w:pPr>
        <w:pStyle w:val="Header"/>
        <w:pBdr>
          <w:bottom w:val="single" w:sz="4" w:space="1" w:color="auto"/>
        </w:pBdr>
        <w:tabs>
          <w:tab w:val="right" w:pos="9638"/>
        </w:tabs>
        <w:ind w:right="-57"/>
        <w:rPr>
          <w:rFonts w:eastAsia="Arial Unicode MS" w:cs="Arial"/>
          <w:bCs/>
          <w:sz w:val="24"/>
          <w:lang w:val="en-US"/>
        </w:rPr>
      </w:pPr>
      <w:r w:rsidRPr="002966CE">
        <w:rPr>
          <w:rFonts w:eastAsia="Arial Unicode MS" w:cs="Arial"/>
          <w:bCs/>
          <w:sz w:val="24"/>
          <w:lang w:val="en-US"/>
        </w:rPr>
        <w:t>3GPP TSG-SA WG2#1</w:t>
      </w:r>
      <w:r w:rsidR="00F3155A" w:rsidRPr="002966CE">
        <w:rPr>
          <w:rFonts w:eastAsia="Arial Unicode MS" w:cs="Arial"/>
          <w:bCs/>
          <w:sz w:val="24"/>
          <w:lang w:val="en-US"/>
        </w:rPr>
        <w:t>5</w:t>
      </w:r>
      <w:r w:rsidR="00045582" w:rsidRPr="002966CE">
        <w:rPr>
          <w:rFonts w:eastAsia="Arial Unicode MS" w:cs="Arial"/>
          <w:bCs/>
          <w:sz w:val="24"/>
          <w:lang w:val="en-US"/>
        </w:rPr>
        <w:t>2</w:t>
      </w:r>
      <w:r w:rsidRPr="002966CE">
        <w:rPr>
          <w:rFonts w:eastAsia="Arial Unicode MS" w:cs="Arial"/>
          <w:bCs/>
          <w:sz w:val="24"/>
          <w:lang w:val="en-US"/>
        </w:rPr>
        <w:t>E e-meeting</w:t>
      </w:r>
      <w:r w:rsidRPr="002966CE">
        <w:rPr>
          <w:rFonts w:eastAsia="Arial Unicode MS" w:cs="Arial"/>
          <w:bCs/>
          <w:sz w:val="24"/>
          <w:lang w:val="en-US"/>
        </w:rPr>
        <w:tab/>
      </w:r>
      <w:r w:rsidR="003F3DEC" w:rsidRPr="002966CE">
        <w:rPr>
          <w:rFonts w:eastAsia="Arial Unicode MS" w:cs="Arial"/>
          <w:bCs/>
          <w:sz w:val="24"/>
          <w:lang w:val="en-US"/>
        </w:rPr>
        <w:t>S2-220</w:t>
      </w:r>
      <w:r w:rsidR="00F51998">
        <w:rPr>
          <w:rFonts w:eastAsia="Arial Unicode MS" w:cs="Arial"/>
          <w:bCs/>
          <w:sz w:val="24"/>
          <w:lang w:val="en-US"/>
        </w:rPr>
        <w:t>5583</w:t>
      </w:r>
    </w:p>
    <w:p w14:paraId="0EFC9F7B" w14:textId="7B7E14FA" w:rsidR="00602CFF" w:rsidRPr="002966CE" w:rsidRDefault="003D468C" w:rsidP="009B3FEA">
      <w:pPr>
        <w:pStyle w:val="Header"/>
        <w:pBdr>
          <w:bottom w:val="single" w:sz="4" w:space="1" w:color="auto"/>
        </w:pBdr>
        <w:tabs>
          <w:tab w:val="right" w:pos="9638"/>
        </w:tabs>
        <w:ind w:right="-57"/>
        <w:rPr>
          <w:rFonts w:eastAsia="Arial Unicode MS" w:cs="Arial"/>
          <w:bCs/>
          <w:sz w:val="24"/>
          <w:lang w:val="en-US"/>
        </w:rPr>
      </w:pPr>
      <w:r w:rsidRPr="002966CE">
        <w:rPr>
          <w:rFonts w:eastAsia="Arial Unicode MS" w:cs="Arial"/>
          <w:bCs/>
          <w:sz w:val="24"/>
          <w:lang w:val="en-US"/>
        </w:rPr>
        <w:t>Electronic</w:t>
      </w:r>
      <w:r w:rsidR="009B3FEA" w:rsidRPr="002966CE">
        <w:rPr>
          <w:rFonts w:eastAsia="Arial Unicode MS" w:cs="Arial"/>
          <w:bCs/>
          <w:sz w:val="24"/>
          <w:lang w:val="en-US"/>
        </w:rPr>
        <w:t xml:space="preserve">, </w:t>
      </w:r>
      <w:r w:rsidR="00F54938" w:rsidRPr="002966CE">
        <w:rPr>
          <w:rFonts w:eastAsia="Arial Unicode MS" w:cs="Arial"/>
          <w:bCs/>
          <w:sz w:val="24"/>
          <w:lang w:val="en-US"/>
        </w:rPr>
        <w:t>1</w:t>
      </w:r>
      <w:r w:rsidR="00C3762F" w:rsidRPr="002966CE">
        <w:rPr>
          <w:rFonts w:eastAsia="Arial Unicode MS" w:cs="Arial"/>
          <w:bCs/>
          <w:sz w:val="24"/>
          <w:lang w:val="en-US"/>
        </w:rPr>
        <w:t>7</w:t>
      </w:r>
      <w:r w:rsidR="00F3155A" w:rsidRPr="002966CE">
        <w:rPr>
          <w:rFonts w:eastAsia="Arial Unicode MS" w:cs="Arial"/>
          <w:bCs/>
          <w:sz w:val="24"/>
          <w:lang w:val="en-US"/>
        </w:rPr>
        <w:t>-</w:t>
      </w:r>
      <w:r w:rsidR="00F54938" w:rsidRPr="002966CE">
        <w:rPr>
          <w:rFonts w:eastAsia="Arial Unicode MS" w:cs="Arial"/>
          <w:bCs/>
          <w:sz w:val="24"/>
          <w:lang w:val="en-US"/>
        </w:rPr>
        <w:t>2</w:t>
      </w:r>
      <w:r w:rsidR="00597A01" w:rsidRPr="002966CE">
        <w:rPr>
          <w:rFonts w:eastAsia="Arial Unicode MS" w:cs="Arial"/>
          <w:bCs/>
          <w:sz w:val="24"/>
          <w:lang w:val="en-US"/>
        </w:rPr>
        <w:t>6</w:t>
      </w:r>
      <w:r w:rsidR="00F3155A" w:rsidRPr="002966CE">
        <w:rPr>
          <w:rFonts w:eastAsia="Arial Unicode MS" w:cs="Arial"/>
          <w:bCs/>
          <w:sz w:val="24"/>
          <w:lang w:val="en-US"/>
        </w:rPr>
        <w:t xml:space="preserve"> </w:t>
      </w:r>
      <w:r w:rsidR="00045582" w:rsidRPr="002966CE">
        <w:rPr>
          <w:rFonts w:eastAsia="Arial Unicode MS" w:cs="Arial"/>
          <w:bCs/>
          <w:sz w:val="24"/>
          <w:lang w:val="en-US"/>
        </w:rPr>
        <w:t>August</w:t>
      </w:r>
      <w:r w:rsidR="0031354E" w:rsidRPr="002966CE">
        <w:rPr>
          <w:rFonts w:eastAsia="Arial Unicode MS" w:cs="Arial"/>
          <w:bCs/>
          <w:sz w:val="24"/>
          <w:lang w:val="en-US"/>
        </w:rPr>
        <w:t xml:space="preserve"> </w:t>
      </w:r>
      <w:r w:rsidR="00B71733" w:rsidRPr="002966CE">
        <w:rPr>
          <w:rFonts w:eastAsia="Arial Unicode MS" w:cs="Arial"/>
          <w:bCs/>
          <w:sz w:val="24"/>
          <w:lang w:val="en-US"/>
        </w:rPr>
        <w:t>202</w:t>
      </w:r>
      <w:r w:rsidR="0031354E" w:rsidRPr="002966CE">
        <w:rPr>
          <w:rFonts w:eastAsia="Arial Unicode MS" w:cs="Arial"/>
          <w:bCs/>
          <w:sz w:val="24"/>
          <w:lang w:val="en-US"/>
        </w:rPr>
        <w:t>2</w:t>
      </w:r>
      <w:r w:rsidR="00602CFF" w:rsidRPr="002966CE">
        <w:rPr>
          <w:rFonts w:eastAsia="Arial Unicode MS" w:cs="Arial"/>
          <w:bCs/>
          <w:lang w:val="en-US"/>
        </w:rPr>
        <w:tab/>
      </w:r>
      <w:r w:rsidR="000F1C70" w:rsidRPr="002966CE">
        <w:rPr>
          <w:rFonts w:eastAsia="Arial Unicode MS" w:cs="Arial"/>
          <w:bCs/>
          <w:lang w:val="en-US"/>
        </w:rPr>
        <w:t xml:space="preserve">Revision of </w:t>
      </w:r>
      <w:r w:rsidR="00D31E02" w:rsidRPr="002966CE">
        <w:rPr>
          <w:rFonts w:eastAsia="Arial Unicode MS" w:cs="Arial"/>
          <w:bCs/>
          <w:lang w:val="en-US"/>
        </w:rPr>
        <w:t>S2-220</w:t>
      </w:r>
      <w:r w:rsidR="00A573B8" w:rsidRPr="002966CE">
        <w:rPr>
          <w:rFonts w:eastAsia="Arial Unicode MS" w:cs="Arial"/>
          <w:bCs/>
          <w:lang w:val="en-US"/>
        </w:rPr>
        <w:t>xxxx</w:t>
      </w:r>
    </w:p>
    <w:p w14:paraId="0C7EF559" w14:textId="77777777" w:rsidR="00602CFF" w:rsidRPr="002966CE" w:rsidRDefault="00602CFF" w:rsidP="00602CFF">
      <w:pPr>
        <w:rPr>
          <w:rFonts w:ascii="Arial" w:hAnsi="Arial" w:cs="Arial"/>
          <w:lang w:val="en-US"/>
        </w:rPr>
      </w:pPr>
    </w:p>
    <w:p w14:paraId="7D970BA1" w14:textId="7CC87DE8" w:rsidR="00602CFF" w:rsidRPr="002966CE" w:rsidRDefault="00602CFF" w:rsidP="00602CFF">
      <w:pPr>
        <w:ind w:left="2127" w:hanging="2127"/>
        <w:rPr>
          <w:rFonts w:ascii="Arial" w:hAnsi="Arial" w:cs="Arial"/>
          <w:b/>
          <w:lang w:val="en-US"/>
        </w:rPr>
      </w:pPr>
      <w:r w:rsidRPr="002966CE">
        <w:rPr>
          <w:rFonts w:ascii="Arial" w:hAnsi="Arial" w:cs="Arial"/>
          <w:b/>
          <w:lang w:val="en-US"/>
        </w:rPr>
        <w:t>Source:</w:t>
      </w:r>
      <w:r w:rsidRPr="002966CE">
        <w:rPr>
          <w:rFonts w:ascii="Arial" w:hAnsi="Arial" w:cs="Arial"/>
          <w:b/>
          <w:lang w:val="en-US"/>
        </w:rPr>
        <w:tab/>
      </w:r>
      <w:r w:rsidR="00CE0A24">
        <w:rPr>
          <w:rFonts w:ascii="Arial" w:hAnsi="Arial" w:cs="Arial"/>
          <w:b/>
          <w:lang w:val="en-US"/>
        </w:rPr>
        <w:t>Nokia, Nokia Shanghai Bell</w:t>
      </w:r>
    </w:p>
    <w:p w14:paraId="26A61773" w14:textId="7580F62C" w:rsidR="00602CFF" w:rsidRPr="002966CE" w:rsidRDefault="00602CFF" w:rsidP="00602CFF">
      <w:pPr>
        <w:ind w:left="2127" w:hanging="2127"/>
        <w:rPr>
          <w:rFonts w:ascii="Arial" w:hAnsi="Arial" w:cs="Arial"/>
          <w:b/>
          <w:lang w:val="en-US"/>
        </w:rPr>
      </w:pPr>
      <w:r w:rsidRPr="002966CE">
        <w:rPr>
          <w:rFonts w:ascii="Arial" w:hAnsi="Arial" w:cs="Arial"/>
          <w:b/>
          <w:lang w:val="en-US"/>
        </w:rPr>
        <w:t>Title:</w:t>
      </w:r>
      <w:r w:rsidRPr="002966CE">
        <w:rPr>
          <w:rFonts w:ascii="Arial" w:hAnsi="Arial" w:cs="Arial"/>
          <w:b/>
          <w:lang w:val="en-US"/>
        </w:rPr>
        <w:tab/>
      </w:r>
      <w:proofErr w:type="spellStart"/>
      <w:r w:rsidR="002167B4" w:rsidRPr="002966CE">
        <w:rPr>
          <w:rFonts w:ascii="Arial" w:hAnsi="Arial" w:cs="Arial"/>
          <w:b/>
          <w:lang w:val="en-US"/>
        </w:rPr>
        <w:t>DetNet</w:t>
      </w:r>
      <w:proofErr w:type="spellEnd"/>
      <w:r w:rsidR="002167B4" w:rsidRPr="002966CE">
        <w:rPr>
          <w:rFonts w:ascii="Arial" w:hAnsi="Arial" w:cs="Arial"/>
          <w:b/>
          <w:lang w:val="en-US"/>
        </w:rPr>
        <w:t xml:space="preserve"> </w:t>
      </w:r>
      <w:r w:rsidR="00421921">
        <w:rPr>
          <w:rFonts w:ascii="Arial" w:hAnsi="Arial" w:cs="Arial"/>
          <w:b/>
          <w:lang w:val="en-US"/>
        </w:rPr>
        <w:t>solution #</w:t>
      </w:r>
      <w:r w:rsidR="00CE0A24">
        <w:rPr>
          <w:rFonts w:ascii="Arial" w:hAnsi="Arial" w:cs="Arial"/>
          <w:b/>
          <w:lang w:val="en-US"/>
        </w:rPr>
        <w:t>8</w:t>
      </w:r>
      <w:r w:rsidR="00F262D5">
        <w:rPr>
          <w:rFonts w:ascii="Arial" w:hAnsi="Arial" w:cs="Arial"/>
          <w:b/>
          <w:lang w:val="en-US"/>
        </w:rPr>
        <w:t xml:space="preserve"> </w:t>
      </w:r>
      <w:r w:rsidR="00421921">
        <w:rPr>
          <w:rFonts w:ascii="Arial" w:hAnsi="Arial" w:cs="Arial"/>
          <w:b/>
          <w:lang w:val="en-US"/>
        </w:rPr>
        <w:t xml:space="preserve">update </w:t>
      </w:r>
    </w:p>
    <w:p w14:paraId="4CDE6946" w14:textId="7F9C8C1D" w:rsidR="00602CFF" w:rsidRPr="002966CE" w:rsidRDefault="00602CFF" w:rsidP="00602CFF">
      <w:pPr>
        <w:ind w:left="2127" w:hanging="2127"/>
        <w:rPr>
          <w:rFonts w:ascii="Arial" w:hAnsi="Arial" w:cs="Arial"/>
          <w:b/>
          <w:lang w:val="en-US"/>
        </w:rPr>
      </w:pPr>
      <w:r w:rsidRPr="002966CE">
        <w:rPr>
          <w:rFonts w:ascii="Arial" w:hAnsi="Arial" w:cs="Arial"/>
          <w:b/>
          <w:lang w:val="en-US"/>
        </w:rPr>
        <w:t>Document for:</w:t>
      </w:r>
      <w:r w:rsidRPr="002966CE">
        <w:rPr>
          <w:rFonts w:ascii="Arial" w:hAnsi="Arial" w:cs="Arial"/>
          <w:b/>
          <w:lang w:val="en-US"/>
        </w:rPr>
        <w:tab/>
        <w:t>Approval</w:t>
      </w:r>
    </w:p>
    <w:p w14:paraId="0B797BBF" w14:textId="745CE948" w:rsidR="00602CFF" w:rsidRPr="002966CE" w:rsidRDefault="00CD3BE6" w:rsidP="00602CFF">
      <w:pPr>
        <w:ind w:left="2127" w:hanging="2127"/>
        <w:rPr>
          <w:rFonts w:ascii="Arial" w:hAnsi="Arial" w:cs="Arial"/>
          <w:b/>
          <w:lang w:val="en-US"/>
        </w:rPr>
      </w:pPr>
      <w:r w:rsidRPr="002966CE">
        <w:rPr>
          <w:rFonts w:ascii="Arial" w:hAnsi="Arial" w:cs="Arial"/>
          <w:b/>
          <w:lang w:val="en-US"/>
        </w:rPr>
        <w:t>Agenda Item:</w:t>
      </w:r>
      <w:r w:rsidRPr="002966CE">
        <w:rPr>
          <w:rFonts w:ascii="Arial" w:hAnsi="Arial" w:cs="Arial"/>
          <w:b/>
          <w:lang w:val="en-US"/>
        </w:rPr>
        <w:tab/>
      </w:r>
      <w:r w:rsidR="0088762B" w:rsidRPr="002966CE">
        <w:rPr>
          <w:rFonts w:ascii="Arial" w:hAnsi="Arial" w:cs="Arial"/>
          <w:b/>
          <w:lang w:val="en-US"/>
        </w:rPr>
        <w:t>9.</w:t>
      </w:r>
      <w:r w:rsidR="00F54938" w:rsidRPr="002966CE">
        <w:rPr>
          <w:rFonts w:ascii="Arial" w:hAnsi="Arial" w:cs="Arial"/>
          <w:b/>
          <w:lang w:val="en-US"/>
        </w:rPr>
        <w:t>6</w:t>
      </w:r>
    </w:p>
    <w:p w14:paraId="4E8D15A5" w14:textId="50EFF4D1" w:rsidR="00602CFF" w:rsidRDefault="00602CFF" w:rsidP="00602CFF">
      <w:pPr>
        <w:ind w:left="2127" w:hanging="2127"/>
        <w:rPr>
          <w:rFonts w:ascii="Arial" w:hAnsi="Arial" w:cs="Arial"/>
          <w:b/>
          <w:lang w:val="en-US"/>
        </w:rPr>
      </w:pPr>
      <w:r w:rsidRPr="002966CE">
        <w:rPr>
          <w:rFonts w:ascii="Arial" w:hAnsi="Arial" w:cs="Arial"/>
          <w:b/>
          <w:lang w:val="en-US"/>
        </w:rPr>
        <w:t>Work Item / Release:</w:t>
      </w:r>
      <w:r w:rsidRPr="002966CE">
        <w:rPr>
          <w:rFonts w:ascii="Arial" w:hAnsi="Arial" w:cs="Arial"/>
          <w:b/>
          <w:lang w:val="en-US"/>
        </w:rPr>
        <w:tab/>
      </w:r>
      <w:proofErr w:type="spellStart"/>
      <w:r w:rsidR="00033F77" w:rsidRPr="002966CE">
        <w:rPr>
          <w:rFonts w:ascii="Arial" w:hAnsi="Arial" w:cs="Arial"/>
          <w:b/>
          <w:lang w:val="en-US"/>
        </w:rPr>
        <w:t>FS_</w:t>
      </w:r>
      <w:r w:rsidR="00F54938" w:rsidRPr="002966CE">
        <w:rPr>
          <w:rFonts w:ascii="Arial" w:hAnsi="Arial" w:cs="Arial"/>
          <w:b/>
          <w:lang w:val="en-US"/>
        </w:rPr>
        <w:t>DetNet</w:t>
      </w:r>
      <w:proofErr w:type="spellEnd"/>
      <w:r w:rsidR="00033F77" w:rsidRPr="002966CE">
        <w:rPr>
          <w:rFonts w:ascii="Arial" w:hAnsi="Arial" w:cs="Arial"/>
          <w:b/>
          <w:lang w:val="en-US"/>
        </w:rPr>
        <w:t xml:space="preserve"> / Rel-18</w:t>
      </w:r>
    </w:p>
    <w:p w14:paraId="519E304C" w14:textId="6A05C360" w:rsidR="00F51998" w:rsidRPr="002966CE" w:rsidRDefault="00602CFF" w:rsidP="00602CFF">
      <w:pPr>
        <w:rPr>
          <w:rFonts w:ascii="Arial" w:hAnsi="Arial" w:cs="Arial"/>
          <w:i/>
          <w:lang w:val="en-US"/>
        </w:rPr>
      </w:pPr>
      <w:r w:rsidRPr="002966CE">
        <w:rPr>
          <w:rFonts w:ascii="Arial" w:hAnsi="Arial" w:cs="Arial"/>
          <w:i/>
          <w:lang w:val="en-US"/>
        </w:rPr>
        <w:t>Abstract of the contribution:</w:t>
      </w:r>
      <w:r w:rsidR="00033F77" w:rsidRPr="002966CE">
        <w:rPr>
          <w:rFonts w:ascii="Arial" w:hAnsi="Arial" w:cs="Arial"/>
          <w:i/>
          <w:lang w:val="en-US"/>
        </w:rPr>
        <w:t xml:space="preserve"> </w:t>
      </w:r>
      <w:r w:rsidR="00990B87">
        <w:rPr>
          <w:rFonts w:ascii="Arial" w:hAnsi="Arial" w:cs="Arial"/>
          <w:i/>
          <w:lang w:val="en-US"/>
        </w:rPr>
        <w:t>address the open questions in Solution #</w:t>
      </w:r>
      <w:r w:rsidR="00CE0A24">
        <w:rPr>
          <w:rFonts w:ascii="Arial" w:hAnsi="Arial" w:cs="Arial"/>
          <w:i/>
          <w:lang w:val="en-US"/>
        </w:rPr>
        <w:t>8</w:t>
      </w:r>
      <w:r w:rsidR="00990B87">
        <w:rPr>
          <w:rFonts w:ascii="Arial" w:hAnsi="Arial" w:cs="Arial"/>
          <w:i/>
          <w:lang w:val="en-US"/>
        </w:rPr>
        <w:t>,</w:t>
      </w:r>
      <w:r w:rsidR="002167B4" w:rsidRPr="002966CE">
        <w:rPr>
          <w:rFonts w:ascii="Arial" w:hAnsi="Arial" w:cs="Arial"/>
          <w:i/>
          <w:lang w:val="en-US"/>
        </w:rPr>
        <w:t xml:space="preserve">. </w:t>
      </w:r>
    </w:p>
    <w:p w14:paraId="0A6B5F88" w14:textId="77777777" w:rsidR="00DA0DF9" w:rsidRPr="002966CE" w:rsidRDefault="00DA0DF9" w:rsidP="005228BA">
      <w:pPr>
        <w:pStyle w:val="CRCoverPage"/>
        <w:pBdr>
          <w:bottom w:val="single" w:sz="12" w:space="1" w:color="auto"/>
        </w:pBdr>
        <w:outlineLvl w:val="0"/>
        <w:rPr>
          <w:rFonts w:cs="Arial"/>
          <w:b/>
          <w:noProof/>
          <w:lang w:val="en-US" w:eastAsia="ko-KR"/>
        </w:rPr>
      </w:pPr>
    </w:p>
    <w:p w14:paraId="23ED54D1" w14:textId="03E457C3" w:rsidR="0027593B" w:rsidRDefault="0027593B" w:rsidP="00774553">
      <w:pPr>
        <w:pStyle w:val="Heading1"/>
        <w:numPr>
          <w:ilvl w:val="0"/>
          <w:numId w:val="4"/>
        </w:numPr>
        <w:rPr>
          <w:noProof/>
          <w:lang w:val="en-US" w:eastAsia="ko-KR"/>
        </w:rPr>
      </w:pPr>
      <w:r>
        <w:rPr>
          <w:noProof/>
          <w:lang w:val="en-US" w:eastAsia="ko-KR"/>
        </w:rPr>
        <w:t>Update of Solution #</w:t>
      </w:r>
      <w:r w:rsidR="00715ABD">
        <w:rPr>
          <w:noProof/>
          <w:lang w:val="en-US" w:eastAsia="ko-KR"/>
        </w:rPr>
        <w:t>8</w:t>
      </w:r>
    </w:p>
    <w:p w14:paraId="5CAD1E9F" w14:textId="3EDBEBE9" w:rsidR="0027593B" w:rsidRPr="0027593B" w:rsidRDefault="00665B40" w:rsidP="0027593B">
      <w:pPr>
        <w:rPr>
          <w:lang w:val="en-US" w:eastAsia="ko-KR"/>
        </w:rPr>
      </w:pPr>
      <w:r>
        <w:rPr>
          <w:lang w:val="en-US" w:eastAsia="ko-KR"/>
        </w:rPr>
        <w:t xml:space="preserve">For </w:t>
      </w:r>
      <w:r w:rsidR="0027593B">
        <w:rPr>
          <w:lang w:val="en-US" w:eastAsia="ko-KR"/>
        </w:rPr>
        <w:t>Solution #</w:t>
      </w:r>
      <w:r w:rsidR="00715ABD">
        <w:rPr>
          <w:lang w:val="en-US" w:eastAsia="ko-KR"/>
        </w:rPr>
        <w:t>8;</w:t>
      </w:r>
      <w:r w:rsidR="0027593B">
        <w:rPr>
          <w:lang w:val="en-US" w:eastAsia="ko-KR"/>
        </w:rPr>
        <w:t xml:space="preserve"> we propose to </w:t>
      </w:r>
      <w:r>
        <w:rPr>
          <w:lang w:val="en-US" w:eastAsia="ko-KR"/>
        </w:rPr>
        <w:t xml:space="preserve">update and </w:t>
      </w:r>
      <w:r w:rsidR="0027593B">
        <w:rPr>
          <w:lang w:val="en-US" w:eastAsia="ko-KR"/>
        </w:rPr>
        <w:t xml:space="preserve">add further clarifications as shown in the proposal below. </w:t>
      </w:r>
    </w:p>
    <w:p w14:paraId="7C874D8E" w14:textId="77777777" w:rsidR="00E14A6D" w:rsidRPr="002966CE" w:rsidRDefault="00E14A6D" w:rsidP="00E14A6D">
      <w:pPr>
        <w:pStyle w:val="CRCoverPage"/>
        <w:pBdr>
          <w:bottom w:val="single" w:sz="12" w:space="1" w:color="auto"/>
        </w:pBdr>
        <w:outlineLvl w:val="0"/>
        <w:rPr>
          <w:rFonts w:cs="Arial"/>
          <w:b/>
          <w:noProof/>
          <w:lang w:val="en-US" w:eastAsia="ko-KR"/>
        </w:rPr>
      </w:pPr>
    </w:p>
    <w:p w14:paraId="6DB72EBA" w14:textId="3D4D5E41" w:rsidR="00E14A6D" w:rsidRPr="002966CE" w:rsidRDefault="00E14A6D" w:rsidP="00E14A6D">
      <w:pPr>
        <w:pStyle w:val="Heading1"/>
        <w:numPr>
          <w:ilvl w:val="0"/>
          <w:numId w:val="4"/>
        </w:numPr>
        <w:rPr>
          <w:noProof/>
          <w:lang w:val="en-US" w:eastAsia="ko-KR"/>
        </w:rPr>
      </w:pPr>
      <w:r w:rsidRPr="002966CE">
        <w:rPr>
          <w:noProof/>
          <w:lang w:val="en-US" w:eastAsia="ko-KR"/>
        </w:rPr>
        <w:t>Proposal</w:t>
      </w:r>
    </w:p>
    <w:p w14:paraId="27889660" w14:textId="6EFFB137" w:rsidR="00E14A6D" w:rsidRPr="002966CE" w:rsidRDefault="00E14A6D" w:rsidP="00E14A6D">
      <w:pPr>
        <w:rPr>
          <w:lang w:val="en-US" w:eastAsia="ko-KR"/>
        </w:rPr>
      </w:pPr>
    </w:p>
    <w:p w14:paraId="3DFD9DA4" w14:textId="56A3A603" w:rsidR="00E14A6D" w:rsidRDefault="00E14A6D" w:rsidP="00E14A6D">
      <w:pPr>
        <w:rPr>
          <w:color w:val="FF0000"/>
          <w:lang w:val="en-US" w:eastAsia="ko-KR"/>
        </w:rPr>
      </w:pPr>
      <w:r w:rsidRPr="002966CE">
        <w:rPr>
          <w:color w:val="FF0000"/>
          <w:lang w:val="en-US" w:eastAsia="ko-KR"/>
        </w:rPr>
        <w:t xml:space="preserve">***** START </w:t>
      </w:r>
      <w:r w:rsidR="00A40B03" w:rsidRPr="002966CE">
        <w:rPr>
          <w:color w:val="FF0000"/>
          <w:lang w:val="en-US" w:eastAsia="ko-KR"/>
        </w:rPr>
        <w:t>CHANGE</w:t>
      </w:r>
      <w:r w:rsidRPr="002966CE">
        <w:rPr>
          <w:color w:val="FF0000"/>
          <w:lang w:val="en-US" w:eastAsia="ko-KR"/>
        </w:rPr>
        <w:t xml:space="preserve"> ******</w:t>
      </w:r>
    </w:p>
    <w:p w14:paraId="226CC44E" w14:textId="77777777" w:rsidR="006E5C5D" w:rsidRPr="007006A2" w:rsidRDefault="006E5C5D" w:rsidP="006E5C5D">
      <w:pPr>
        <w:pStyle w:val="Heading2"/>
        <w:rPr>
          <w:rFonts w:eastAsia="Arial"/>
        </w:rPr>
      </w:pPr>
      <w:bookmarkStart w:id="0" w:name="_Toc104894928"/>
      <w:r w:rsidRPr="007006A2">
        <w:rPr>
          <w:rFonts w:eastAsia="Arial"/>
        </w:rPr>
        <w:t>6.8</w:t>
      </w:r>
      <w:r w:rsidRPr="007006A2">
        <w:tab/>
      </w:r>
      <w:r w:rsidRPr="007006A2">
        <w:rPr>
          <w:rFonts w:eastAsia="Arial"/>
        </w:rPr>
        <w:t xml:space="preserve">Solution #8 for Key Issues #1 and #2: 5GS </w:t>
      </w:r>
      <w:proofErr w:type="spellStart"/>
      <w:r w:rsidRPr="007006A2">
        <w:rPr>
          <w:rFonts w:eastAsia="Arial"/>
        </w:rPr>
        <w:t>DetNet</w:t>
      </w:r>
      <w:proofErr w:type="spellEnd"/>
      <w:r w:rsidRPr="007006A2">
        <w:rPr>
          <w:rFonts w:eastAsia="Arial"/>
        </w:rPr>
        <w:t xml:space="preserve"> Node IP Operation, Management and Exposure</w:t>
      </w:r>
      <w:bookmarkEnd w:id="0"/>
    </w:p>
    <w:p w14:paraId="41B39CAF" w14:textId="77777777" w:rsidR="006E5C5D" w:rsidRPr="007006A2" w:rsidRDefault="006E5C5D" w:rsidP="006E5C5D">
      <w:pPr>
        <w:pStyle w:val="Heading3"/>
        <w:rPr>
          <w:rFonts w:eastAsia="Arial"/>
        </w:rPr>
      </w:pPr>
      <w:bookmarkStart w:id="1" w:name="_Toc104894929"/>
      <w:r w:rsidRPr="007006A2">
        <w:rPr>
          <w:rFonts w:eastAsia="Arial"/>
        </w:rPr>
        <w:t>6.8.1</w:t>
      </w:r>
      <w:r w:rsidRPr="007006A2">
        <w:tab/>
      </w:r>
      <w:r w:rsidRPr="007006A2">
        <w:rPr>
          <w:rFonts w:eastAsia="Arial"/>
        </w:rPr>
        <w:t>Introduction</w:t>
      </w:r>
      <w:bookmarkEnd w:id="1"/>
    </w:p>
    <w:p w14:paraId="228EAFD5" w14:textId="77777777" w:rsidR="006E5C5D" w:rsidRDefault="006E5C5D" w:rsidP="006E5C5D">
      <w:r>
        <w:t xml:space="preserve">The 5G System supports IETF </w:t>
      </w:r>
      <w:proofErr w:type="spellStart"/>
      <w:r>
        <w:t>DetNet</w:t>
      </w:r>
      <w:proofErr w:type="spellEnd"/>
      <w:r>
        <w:t xml:space="preserve"> deterministic networking by abstracting the whole 5GS as a </w:t>
      </w:r>
      <w:proofErr w:type="spellStart"/>
      <w:r>
        <w:t>DetNet</w:t>
      </w:r>
      <w:proofErr w:type="spellEnd"/>
      <w:r>
        <w:t xml:space="preserve"> Node. The 5GS </w:t>
      </w:r>
      <w:proofErr w:type="spellStart"/>
      <w:r>
        <w:t>DetNet</w:t>
      </w:r>
      <w:proofErr w:type="spellEnd"/>
      <w:r>
        <w:t xml:space="preserve"> Node is comprised of a single UPF and a number of UEs connected to it with IP PDU Sessions. It supports </w:t>
      </w:r>
      <w:proofErr w:type="spellStart"/>
      <w:r>
        <w:t>DetNet</w:t>
      </w:r>
      <w:proofErr w:type="spellEnd"/>
      <w:r>
        <w:t xml:space="preserve"> IP data plane and forwarding sublayer operations, essentially acting as an IP router with specific QoS and management capabilities that are exposed to the </w:t>
      </w:r>
      <w:proofErr w:type="spellStart"/>
      <w:r>
        <w:t>DetNet</w:t>
      </w:r>
      <w:proofErr w:type="spellEnd"/>
      <w:r>
        <w:t xml:space="preserve"> controller.</w:t>
      </w:r>
    </w:p>
    <w:p w14:paraId="56FC3214" w14:textId="2177048F" w:rsidR="006E5C5D" w:rsidRDefault="006E5C5D" w:rsidP="006E5C5D">
      <w:r>
        <w:t xml:space="preserve">No UE impact is required even though the </w:t>
      </w:r>
      <w:ins w:id="2" w:author="Nokia" w:date="2022-08-09T13:52:00Z">
        <w:r w:rsidR="00267654">
          <w:t xml:space="preserve">device including the </w:t>
        </w:r>
      </w:ins>
      <w:r>
        <w:t>UE may support a</w:t>
      </w:r>
      <w:ins w:id="3" w:author="Nokia" w:date="2022-08-09T13:52:00Z">
        <w:r w:rsidR="00D60C94">
          <w:t>lso</w:t>
        </w:r>
      </w:ins>
      <w:r>
        <w:t xml:space="preserve"> DS</w:t>
      </w:r>
      <w:ins w:id="4" w:author="Nokia" w:date="2022-08-09T13:52:00Z">
        <w:r w:rsidR="00D60C94">
          <w:t>-</w:t>
        </w:r>
      </w:ins>
      <w:del w:id="5" w:author="Nokia" w:date="2022-08-09T13:52:00Z">
        <w:r w:rsidR="00267654" w:rsidDel="00D60C94">
          <w:delText xml:space="preserve"> </w:delText>
        </w:r>
      </w:del>
      <w:r>
        <w:t>TT for the sake of taking benefit from Rel-17 TSC related Time synch work.</w:t>
      </w:r>
      <w:ins w:id="6" w:author="Nokia" w:date="2022-08-09T13:53:00Z">
        <w:r w:rsidR="00D60C94">
          <w:t xml:space="preserve"> While the UE is</w:t>
        </w:r>
        <w:r w:rsidR="00A65646">
          <w:t xml:space="preserve"> logically</w:t>
        </w:r>
        <w:r w:rsidR="00D60C94">
          <w:t xml:space="preserve"> part of the 5GS </w:t>
        </w:r>
        <w:proofErr w:type="spellStart"/>
        <w:r w:rsidR="00D60C94">
          <w:t>DetNet</w:t>
        </w:r>
        <w:proofErr w:type="spellEnd"/>
        <w:r w:rsidR="00D60C94">
          <w:t xml:space="preserve"> Node</w:t>
        </w:r>
        <w:r w:rsidR="00A65646">
          <w:t>, the device including the UE may</w:t>
        </w:r>
      </w:ins>
      <w:ins w:id="7" w:author="Nokia" w:date="2022-08-09T13:54:00Z">
        <w:r w:rsidR="00A65646">
          <w:t xml:space="preserve"> also act as a separate </w:t>
        </w:r>
        <w:proofErr w:type="spellStart"/>
        <w:r w:rsidR="000757F1">
          <w:t>DetNet</w:t>
        </w:r>
        <w:proofErr w:type="spellEnd"/>
        <w:r w:rsidR="000757F1">
          <w:t xml:space="preserve"> capable IP router node as depicted in Figure 6.8.1-2.</w:t>
        </w:r>
      </w:ins>
    </w:p>
    <w:p w14:paraId="241A0FD8" w14:textId="77777777" w:rsidR="006E5C5D" w:rsidRDefault="006E5C5D" w:rsidP="006E5C5D">
      <w:r>
        <w:t xml:space="preserve">The architecture of the 5GS </w:t>
      </w:r>
      <w:proofErr w:type="spellStart"/>
      <w:r>
        <w:t>DetNet</w:t>
      </w:r>
      <w:proofErr w:type="spellEnd"/>
      <w:r>
        <w:t xml:space="preserve"> Node is shown in Figure 6.8.1-1.</w:t>
      </w:r>
    </w:p>
    <w:p w14:paraId="16DE9E7F" w14:textId="56912189" w:rsidR="006E5C5D" w:rsidRDefault="006E5C5D" w:rsidP="006E5C5D">
      <w:pPr>
        <w:pStyle w:val="TH"/>
        <w:rPr>
          <w:ins w:id="8" w:author="Chao, Hua (NSB - CN/Shanghai)" w:date="2022-07-29T21:22:00Z"/>
        </w:rPr>
      </w:pPr>
      <w:bookmarkStart w:id="9" w:name="_MON_1684549432"/>
      <w:bookmarkStart w:id="10" w:name="_Ref102666038"/>
      <w:bookmarkEnd w:id="9"/>
      <w:del w:id="11" w:author="Chao, Hua (NSB - CN/Shanghai)" w:date="2022-07-29T21:22:00Z">
        <w:r w:rsidDel="006E5C5D">
          <w:lastRenderedPageBreak/>
          <w:delText>￼</w:delText>
        </w:r>
      </w:del>
    </w:p>
    <w:p w14:paraId="18C05C37" w14:textId="6B65DA61" w:rsidR="00B54DB3" w:rsidRDefault="00665B40" w:rsidP="006E5C5D">
      <w:pPr>
        <w:pStyle w:val="TH"/>
      </w:pPr>
      <w:r>
        <w:pict w14:anchorId="0C6515B1">
          <v:group id="_x0000_s1113" style="width:529.75pt;height:241.6pt;mso-position-horizontal-relative:char;mso-position-vertical-relative:line" coordsize="67280,30684">
            <v:rect id="Rectangle 2" o:spid="_x0000_s1114" style="position:absolute;left:14798;width:37700;height:30684;visibility:visible" filled="f" strokecolor="#44546a" strokeweight="1pt">
              <v:stroke dashstyle="dash"/>
              <v:textbox inset="2mm,2mm,2mm,2mm">
                <w:txbxContent>
                  <w:p w14:paraId="6A919B78" w14:textId="311D40BD" w:rsidR="00B54DB3" w:rsidRPr="00B54DB3" w:rsidRDefault="00B54DB3" w:rsidP="00B54DB3">
                    <w:pPr>
                      <w:tabs>
                        <w:tab w:val="left" w:pos="567"/>
                      </w:tabs>
                      <w:spacing w:after="120"/>
                      <w:rPr>
                        <w:rFonts w:ascii="Calibri" w:hAnsi="Calibri"/>
                        <w:b/>
                        <w:bCs/>
                        <w:color w:val="44546A"/>
                        <w:kern w:val="24"/>
                        <w:sz w:val="24"/>
                        <w:szCs w:val="24"/>
                      </w:rPr>
                    </w:pPr>
                    <w:r w:rsidRPr="00B54DB3">
                      <w:rPr>
                        <w:rFonts w:ascii="Calibri" w:hAnsi="Calibri"/>
                        <w:b/>
                        <w:bCs/>
                        <w:color w:val="44546A"/>
                        <w:kern w:val="24"/>
                      </w:rPr>
                      <w:t xml:space="preserve">5GS </w:t>
                    </w:r>
                    <w:proofErr w:type="spellStart"/>
                    <w:r w:rsidRPr="00B54DB3">
                      <w:rPr>
                        <w:rFonts w:ascii="Calibri" w:hAnsi="Calibri"/>
                        <w:b/>
                        <w:bCs/>
                        <w:color w:val="44546A"/>
                        <w:kern w:val="24"/>
                      </w:rPr>
                      <w:t>DetNet</w:t>
                    </w:r>
                    <w:proofErr w:type="spellEnd"/>
                    <w:r w:rsidRPr="00B54DB3">
                      <w:rPr>
                        <w:rFonts w:ascii="Calibri" w:hAnsi="Calibri"/>
                        <w:b/>
                        <w:bCs/>
                        <w:color w:val="44546A"/>
                        <w:kern w:val="24"/>
                      </w:rPr>
                      <w:t xml:space="preserve"> Node</w:t>
                    </w:r>
                  </w:p>
                </w:txbxContent>
              </v:textbox>
            </v:rect>
            <v:rect id="Rectangle 3" o:spid="_x0000_s1115" style="position:absolute;left:17403;top:23033;width:5118;height:3885;visibility:visible;v-text-anchor:middle" strokecolor="#44546a" strokeweight="1pt">
              <v:textbox inset="2mm,2mm,2mm,2mm">
                <w:txbxContent>
                  <w:p w14:paraId="6F06494C" w14:textId="77777777" w:rsidR="00B54DB3" w:rsidRPr="00B54DB3" w:rsidRDefault="00B54DB3" w:rsidP="00B54DB3">
                    <w:pPr>
                      <w:jc w:val="center"/>
                      <w:rPr>
                        <w:rFonts w:ascii="Nokia Pure Text Light" w:eastAsia="Nokia Pure Text Light" w:hAnsi="Nokia Pure Text Light"/>
                        <w:color w:val="44546A"/>
                        <w:kern w:val="24"/>
                      </w:rPr>
                    </w:pPr>
                    <w:r w:rsidRPr="00B54DB3">
                      <w:rPr>
                        <w:rFonts w:ascii="Nokia Pure Text Light" w:eastAsia="Nokia Pure Text Light" w:hAnsi="Nokia Pure Text Light"/>
                        <w:color w:val="44546A"/>
                        <w:kern w:val="24"/>
                      </w:rPr>
                      <w:t>UE</w:t>
                    </w:r>
                  </w:p>
                </w:txbxContent>
              </v:textbox>
            </v:rect>
            <v:rect id="Rectangle 4" o:spid="_x0000_s1116" style="position:absolute;left:35598;top:23034;width:5553;height:3885;visibility:visible;v-text-anchor:middle" strokecolor="#44546a" strokeweight="1pt">
              <v:textbox inset="2mm,2mm,2mm,2mm">
                <w:txbxContent>
                  <w:p w14:paraId="5F36C85E" w14:textId="77777777" w:rsidR="00B54DB3" w:rsidRPr="00B54DB3" w:rsidRDefault="00B54DB3" w:rsidP="00B54DB3">
                    <w:pPr>
                      <w:jc w:val="center"/>
                      <w:rPr>
                        <w:rFonts w:ascii="Nokia Pure Text Light" w:eastAsia="Nokia Pure Text Light" w:hAnsi="Nokia Pure Text Light"/>
                        <w:color w:val="44546A"/>
                        <w:kern w:val="24"/>
                      </w:rPr>
                    </w:pPr>
                    <w:r w:rsidRPr="00B54DB3">
                      <w:rPr>
                        <w:rFonts w:ascii="Nokia Pure Text Light" w:eastAsia="Nokia Pure Text Light" w:hAnsi="Nokia Pure Text Light"/>
                        <w:color w:val="44546A"/>
                        <w:kern w:val="24"/>
                      </w:rPr>
                      <w:t>UPF</w:t>
                    </w:r>
                  </w:p>
                </w:txbxContent>
              </v:textbox>
            </v:rect>
            <v:rect id="Rectangle 5" o:spid="_x0000_s1117" style="position:absolute;left:26538;top:23033;width:5117;height:3885;visibility:visible;v-text-anchor:middle" strokecolor="#44546a" strokeweight="1pt">
              <v:textbox inset="2mm,2mm,2mm,2mm">
                <w:txbxContent>
                  <w:p w14:paraId="53B19D62" w14:textId="77777777" w:rsidR="00B54DB3" w:rsidRPr="00B54DB3" w:rsidRDefault="00B54DB3" w:rsidP="00B54DB3">
                    <w:pPr>
                      <w:jc w:val="center"/>
                      <w:rPr>
                        <w:rFonts w:ascii="Nokia Pure Text Light" w:eastAsia="Nokia Pure Text Light" w:hAnsi="Nokia Pure Text Light"/>
                        <w:color w:val="44546A"/>
                        <w:kern w:val="24"/>
                      </w:rPr>
                    </w:pPr>
                    <w:r w:rsidRPr="00B54DB3">
                      <w:rPr>
                        <w:rFonts w:ascii="Nokia Pure Text Light" w:eastAsia="Nokia Pure Text Light" w:hAnsi="Nokia Pure Text Light"/>
                        <w:color w:val="44546A"/>
                        <w:kern w:val="24"/>
                      </w:rPr>
                      <w:t>RAN</w:t>
                    </w:r>
                  </w:p>
                </w:txbxContent>
              </v:textbox>
            </v:rect>
            <v:shapetype id="_x0000_t32" coordsize="21600,21600" o:spt="32" o:oned="t" path="m,l21600,21600e" filled="f">
              <v:path arrowok="t" fillok="f" o:connecttype="none"/>
              <o:lock v:ext="edit" shapetype="t"/>
            </v:shapetype>
            <v:shape id="Straight Arrow Connector 6" o:spid="_x0000_s1118" type="#_x0000_t32" style="position:absolute;left:22521;top:24975;width:4017;height:0;visibility:visible" o:connectortype="straight" strokecolor="#4472c4" strokeweight="1pt">
              <v:stroke joinstyle="miter"/>
              <o:lock v:ext="edit" shapetype="f"/>
            </v:shape>
            <v:shape id="Straight Arrow Connector 7" o:spid="_x0000_s1119" type="#_x0000_t32" style="position:absolute;left:31655;top:24975;width:3943;height:1;visibility:visible" o:connectortype="straight" strokecolor="#4472c4" strokeweight="1pt">
              <v:stroke joinstyle="miter"/>
              <o:lock v:ext="edit" shapetype="f"/>
            </v:shape>
            <v:shape id="Straight Arrow Connector 8" o:spid="_x0000_s1120" type="#_x0000_t32" style="position:absolute;left:41151;top:24891;width:13668;height:85;flip:y;visibility:visible" o:connectortype="straight" strokecolor="#4472c4" strokeweight="1pt">
              <v:stroke joinstyle="miter"/>
              <o:lock v:ext="edit" shapetype="f"/>
            </v:shape>
            <v:rect id="Rectangle 9" o:spid="_x0000_s1121" style="position:absolute;left:54819;top:22948;width:7473;height:3885;visibility:visible;v-text-anchor:middle" strokecolor="#44546a" strokeweight="1pt">
              <v:textbox inset="2mm,0,2mm,0">
                <w:txbxContent>
                  <w:p w14:paraId="5FEF8D45" w14:textId="77777777" w:rsidR="00B54DB3" w:rsidRPr="00B54DB3" w:rsidRDefault="00B54DB3" w:rsidP="00B54DB3">
                    <w:pPr>
                      <w:jc w:val="center"/>
                      <w:rPr>
                        <w:rFonts w:ascii="Nokia Pure Text Light" w:eastAsia="Nokia Pure Text Light" w:hAnsi="Nokia Pure Text Light"/>
                        <w:color w:val="44546A"/>
                        <w:kern w:val="24"/>
                      </w:rPr>
                    </w:pPr>
                    <w:proofErr w:type="spellStart"/>
                    <w:r w:rsidRPr="00B54DB3">
                      <w:rPr>
                        <w:rFonts w:ascii="Nokia Pure Text Light" w:eastAsia="Nokia Pure Text Light" w:hAnsi="Nokia Pure Text Light"/>
                        <w:color w:val="44546A"/>
                        <w:kern w:val="24"/>
                      </w:rPr>
                      <w:t>DetNet</w:t>
                    </w:r>
                    <w:proofErr w:type="spellEnd"/>
                    <w:r w:rsidRPr="00B54DB3">
                      <w:rPr>
                        <w:rFonts w:ascii="Nokia Pure Text Light" w:eastAsia="Nokia Pure Text Light" w:hAnsi="Nokia Pure Text Light"/>
                        <w:color w:val="44546A"/>
                        <w:kern w:val="24"/>
                      </w:rPr>
                      <w:t xml:space="preserve"> node</w:t>
                    </w:r>
                  </w:p>
                </w:txbxContent>
              </v:textbox>
            </v:rect>
            <v:rect id="Rectangle 10" o:spid="_x0000_s1122" style="position:absolute;left:26485;top:15401;width:5118;height:3885;visibility:visible;v-text-anchor:middle" strokecolor="#44546a" strokeweight="1pt">
              <v:textbox inset="2mm,2mm,2mm,2mm">
                <w:txbxContent>
                  <w:p w14:paraId="040B73A6" w14:textId="77777777" w:rsidR="00B54DB3" w:rsidRPr="00B54DB3" w:rsidRDefault="00B54DB3" w:rsidP="00B54DB3">
                    <w:pPr>
                      <w:jc w:val="center"/>
                      <w:rPr>
                        <w:rFonts w:ascii="Nokia Pure Text Light" w:eastAsia="Nokia Pure Text Light" w:hAnsi="Nokia Pure Text Light"/>
                        <w:color w:val="44546A"/>
                        <w:kern w:val="24"/>
                      </w:rPr>
                    </w:pPr>
                    <w:r w:rsidRPr="00B54DB3">
                      <w:rPr>
                        <w:rFonts w:ascii="Nokia Pure Text Light" w:eastAsia="Nokia Pure Text Light" w:hAnsi="Nokia Pure Text Light"/>
                        <w:color w:val="44546A"/>
                        <w:kern w:val="24"/>
                      </w:rPr>
                      <w:t>AMF</w:t>
                    </w:r>
                  </w:p>
                </w:txbxContent>
              </v:textbox>
            </v:rect>
            <v:rect id="Rectangle 11" o:spid="_x0000_s1123" style="position:absolute;left:35830;top:15401;width:5118;height:3885;visibility:visible;v-text-anchor:middle" strokecolor="#44546a" strokeweight="1pt">
              <v:textbox inset="2mm,2mm,2mm,2mm">
                <w:txbxContent>
                  <w:p w14:paraId="46606A24" w14:textId="77777777" w:rsidR="00B54DB3" w:rsidRPr="00B54DB3" w:rsidRDefault="00B54DB3" w:rsidP="00B54DB3">
                    <w:pPr>
                      <w:jc w:val="center"/>
                      <w:rPr>
                        <w:rFonts w:ascii="Nokia Pure Text Light" w:eastAsia="Nokia Pure Text Light" w:hAnsi="Nokia Pure Text Light"/>
                        <w:color w:val="44546A"/>
                        <w:kern w:val="24"/>
                      </w:rPr>
                    </w:pPr>
                    <w:r w:rsidRPr="00B54DB3">
                      <w:rPr>
                        <w:rFonts w:ascii="Nokia Pure Text Light" w:eastAsia="Nokia Pure Text Light" w:hAnsi="Nokia Pure Text Light"/>
                        <w:color w:val="44546A"/>
                        <w:kern w:val="24"/>
                      </w:rPr>
                      <w:t>SMF</w:t>
                    </w:r>
                  </w:p>
                </w:txbxContent>
              </v:textbox>
            </v:rect>
            <v:rect id="Rectangle 12" o:spid="_x0000_s1124" style="position:absolute;left:26396;top:8444;width:5118;height:3885;visibility:visible;v-text-anchor:middle" strokecolor="#44546a" strokeweight="1pt">
              <v:textbox inset="2mm,2mm,2mm,2mm">
                <w:txbxContent>
                  <w:p w14:paraId="7BD4C1D0" w14:textId="77777777" w:rsidR="00B54DB3" w:rsidRPr="00B54DB3" w:rsidRDefault="00B54DB3" w:rsidP="00B54DB3">
                    <w:pPr>
                      <w:jc w:val="center"/>
                      <w:rPr>
                        <w:rFonts w:ascii="Nokia Pure Text Light" w:eastAsia="Nokia Pure Text Light" w:hAnsi="Nokia Pure Text Light"/>
                        <w:color w:val="44546A"/>
                        <w:kern w:val="24"/>
                      </w:rPr>
                    </w:pPr>
                    <w:r w:rsidRPr="00B54DB3">
                      <w:rPr>
                        <w:rFonts w:ascii="Nokia Pure Text Light" w:eastAsia="Nokia Pure Text Light" w:hAnsi="Nokia Pure Text Light"/>
                        <w:color w:val="44546A"/>
                        <w:kern w:val="24"/>
                      </w:rPr>
                      <w:t>PCF</w:t>
                    </w:r>
                  </w:p>
                </w:txbxContent>
              </v:textbox>
            </v:rect>
            <v:rect id="Rectangle 13" o:spid="_x0000_s1125" style="position:absolute;left:35663;top:8445;width:5989;height:3885;visibility:visible;v-text-anchor:middle" strokecolor="#44546a" strokeweight="1pt">
              <v:textbox inset="2mm,2mm,2mm,2mm">
                <w:txbxContent>
                  <w:p w14:paraId="2C1C477E" w14:textId="77777777" w:rsidR="00B54DB3" w:rsidRPr="00B54DB3" w:rsidRDefault="00B54DB3" w:rsidP="00B54DB3">
                    <w:pPr>
                      <w:jc w:val="center"/>
                      <w:rPr>
                        <w:rFonts w:ascii="Nokia Pure Text Light" w:eastAsia="Nokia Pure Text Light" w:hAnsi="Nokia Pure Text Light"/>
                        <w:color w:val="44546A"/>
                        <w:kern w:val="24"/>
                      </w:rPr>
                    </w:pPr>
                    <w:r w:rsidRPr="00B54DB3">
                      <w:rPr>
                        <w:rFonts w:ascii="Nokia Pure Text Light" w:eastAsia="Nokia Pure Text Light" w:hAnsi="Nokia Pure Text Light"/>
                        <w:color w:val="44546A"/>
                        <w:kern w:val="24"/>
                      </w:rPr>
                      <w:t>TSCTSF</w:t>
                    </w:r>
                  </w:p>
                </w:txbxContent>
              </v:textbox>
            </v:rect>
            <v:rect id="Rectangle 14" o:spid="_x0000_s1126" style="position:absolute;left:54819;top:8444;width:7473;height:3885;visibility:visible;v-text-anchor:middle" strokecolor="#44546a" strokeweight="1pt">
              <v:textbox inset="2mm,0,2mm,0">
                <w:txbxContent>
                  <w:p w14:paraId="53EF7B39" w14:textId="77777777" w:rsidR="00B54DB3" w:rsidRPr="00B54DB3" w:rsidRDefault="00B54DB3" w:rsidP="00B54DB3">
                    <w:pPr>
                      <w:jc w:val="center"/>
                      <w:rPr>
                        <w:rFonts w:ascii="Nokia Pure Text Light" w:eastAsia="Nokia Pure Text Light" w:hAnsi="Nokia Pure Text Light"/>
                        <w:color w:val="44546A"/>
                        <w:kern w:val="24"/>
                      </w:rPr>
                    </w:pPr>
                    <w:proofErr w:type="spellStart"/>
                    <w:r w:rsidRPr="00B54DB3">
                      <w:rPr>
                        <w:rFonts w:ascii="Nokia Pure Text Light" w:eastAsia="Nokia Pure Text Light" w:hAnsi="Nokia Pure Text Light"/>
                        <w:color w:val="44546A"/>
                        <w:kern w:val="24"/>
                      </w:rPr>
                      <w:t>DetNet</w:t>
                    </w:r>
                    <w:proofErr w:type="spellEnd"/>
                    <w:r w:rsidRPr="00B54DB3">
                      <w:rPr>
                        <w:rFonts w:ascii="Nokia Pure Text Light" w:eastAsia="Nokia Pure Text Light" w:hAnsi="Nokia Pure Text Light"/>
                        <w:color w:val="44546A"/>
                        <w:kern w:val="24"/>
                      </w:rPr>
                      <w:t xml:space="preserve"> controller</w:t>
                    </w:r>
                  </w:p>
                </w:txbxContent>
              </v:textbox>
            </v:rect>
            <v:shape id="Straight Arrow Connector 15" o:spid="_x0000_s1127" type="#_x0000_t32" style="position:absolute;left:41652;top:10387;width:13167;height:1;flip:y;visibility:visible" o:connectortype="straight" strokecolor="#4472c4" strokeweight="1pt">
              <v:stroke joinstyle="miter"/>
              <o:lock v:ext="edit" shapetype="f"/>
            </v:shape>
            <v:shape id="Straight Arrow Connector 16" o:spid="_x0000_s1128" type="#_x0000_t32" style="position:absolute;left:31514;top:10387;width:4149;height:1;visibility:visible" o:connectortype="straight" strokecolor="#4472c4" strokeweight="1pt">
              <v:stroke joinstyle="miter"/>
              <o:lock v:ext="edit" shapetype="f"/>
            </v:shape>
            <v:shape id="Straight Arrow Connector 17" o:spid="_x0000_s1129" type="#_x0000_t32" style="position:absolute;left:28955;top:12329;width:6875;height:5014;visibility:visible" o:connectortype="straight" strokecolor="#4472c4" strokeweight="1pt">
              <v:stroke joinstyle="miter"/>
              <o:lock v:ext="edit" shapetype="f"/>
            </v:shape>
            <v:shape id="Straight Arrow Connector 18" o:spid="_x0000_s1130" type="#_x0000_t32" style="position:absolute;left:31603;top:17343;width:4227;height:0;flip:x;visibility:visible" o:connectortype="straight" strokecolor="#4472c4" strokeweight="1pt">
              <v:stroke joinstyle="miter"/>
              <o:lock v:ext="edit" shapetype="f"/>
            </v:shape>
            <v:shape id="Straight Arrow Connector 19" o:spid="_x0000_s1131" type="#_x0000_t32" style="position:absolute;left:38374;top:19286;width:15;height:3748;flip:x;visibility:visible" o:connectortype="straight" strokecolor="#4472c4" strokeweight="1pt">
              <v:stroke joinstyle="miter"/>
              <o:lock v:ext="edit" shapetype="f"/>
            </v:shape>
            <v:shape id="Straight Arrow Connector 20" o:spid="_x0000_s1132" type="#_x0000_t32" style="position:absolute;left:29044;top:19286;width:52;height:3747;flip:x y;visibility:visible" o:connectortype="straight" strokecolor="#4472c4" strokeweight="1pt">
              <v:stroke joinstyle="miter"/>
              <o:lock v:ext="edit" shapetype="f"/>
            </v:shape>
            <v:shape id="Straight Arrow Connector 21" o:spid="_x0000_s1133" type="#_x0000_t32" style="position:absolute;left:22521;top:17343;width:3964;height:7632;flip:y;visibility:visible" o:connectortype="straight" strokecolor="#4472c4" strokeweight="1pt">
              <v:stroke joinstyle="miter"/>
              <o:lock v:ext="edit" shapetype="f"/>
            </v:shape>
            <v:rect id="Rectangle 22" o:spid="_x0000_s1134" style="position:absolute;left:44073;top:15401;width:5118;height:3885;visibility:visible;v-text-anchor:middle" strokecolor="#44546a" strokeweight="1pt">
              <v:textbox inset="2mm,2mm,2mm,2mm">
                <w:txbxContent>
                  <w:p w14:paraId="25571A5E" w14:textId="77777777" w:rsidR="00B54DB3" w:rsidRPr="00B54DB3" w:rsidRDefault="00B54DB3" w:rsidP="00B54DB3">
                    <w:pPr>
                      <w:jc w:val="center"/>
                      <w:rPr>
                        <w:rFonts w:ascii="Nokia Pure Text Light" w:eastAsia="Nokia Pure Text Light" w:hAnsi="Nokia Pure Text Light"/>
                        <w:color w:val="44546A"/>
                        <w:kern w:val="24"/>
                      </w:rPr>
                    </w:pPr>
                    <w:r w:rsidRPr="00B54DB3">
                      <w:rPr>
                        <w:rFonts w:ascii="Nokia Pure Text Light" w:eastAsia="Nokia Pure Text Light" w:hAnsi="Nokia Pure Text Light"/>
                        <w:color w:val="44546A"/>
                        <w:kern w:val="24"/>
                      </w:rPr>
                      <w:t>UDM</w:t>
                    </w:r>
                  </w:p>
                </w:txbxContent>
              </v:textbox>
            </v:rect>
            <v:shape id="Straight Arrow Connector 23" o:spid="_x0000_s1135" type="#_x0000_t32" style="position:absolute;left:40948;top:17343;width:3125;height:0;flip:x;visibility:visible" o:connectortype="straight" strokecolor="#4472c4" strokeweight="1pt">
              <v:stroke joinstyle="miter"/>
              <o:lock v:ext="edit" shapetype="f"/>
            </v:shape>
            <v:rect id="Rectangle 24" o:spid="_x0000_s1136" style="position:absolute;left:41203;top:23011;width:5553;height:3885;visibility:visible;v-text-anchor:middle" strokecolor="#44546a" strokeweight="1pt">
              <v:textbox inset="2mm,2mm,2mm,2mm">
                <w:txbxContent>
                  <w:p w14:paraId="199B47C4" w14:textId="77777777" w:rsidR="00B54DB3" w:rsidRPr="00B54DB3" w:rsidRDefault="00B54DB3" w:rsidP="00B54DB3">
                    <w:pPr>
                      <w:jc w:val="center"/>
                      <w:rPr>
                        <w:rFonts w:ascii="Nokia Pure Text Light" w:eastAsia="Nokia Pure Text Light" w:hAnsi="Nokia Pure Text Light"/>
                        <w:color w:val="44546A"/>
                        <w:kern w:val="24"/>
                      </w:rPr>
                    </w:pPr>
                    <w:r w:rsidRPr="00B54DB3">
                      <w:rPr>
                        <w:rFonts w:ascii="Nokia Pure Text Light" w:eastAsia="Nokia Pure Text Light" w:hAnsi="Nokia Pure Text Light"/>
                        <w:color w:val="44546A"/>
                        <w:kern w:val="24"/>
                      </w:rPr>
                      <w:t>NW-TT</w:t>
                    </w:r>
                  </w:p>
                </w:txbxContent>
              </v:textbox>
            </v:rect>
            <v:shape id="Straight Arrow Connector 25" o:spid="_x0000_s1137" type="#_x0000_t32" style="position:absolute;left:11252;top:24959;width:6151;height:16;visibility:visible" o:connectortype="straight" strokecolor="#4472c4" strokeweight="1pt">
              <v:stroke joinstyle="miter"/>
              <o:lock v:ext="edit" shapetype="f"/>
            </v:shape>
            <v:rect id="Rectangle 26" o:spid="_x0000_s1138" style="position:absolute;left:4016;top:23016;width:7236;height:3885;visibility:visible;v-text-anchor:middle" strokecolor="#44546a" strokeweight="1pt">
              <v:textbox inset="2mm,0,2mm,0">
                <w:txbxContent>
                  <w:p w14:paraId="751CE5D8" w14:textId="77777777" w:rsidR="00B54DB3" w:rsidRPr="00B54DB3" w:rsidRDefault="00B54DB3" w:rsidP="00B54DB3">
                    <w:pPr>
                      <w:jc w:val="center"/>
                      <w:rPr>
                        <w:rFonts w:ascii="Nokia Pure Text Light" w:eastAsia="Nokia Pure Text Light" w:hAnsi="Nokia Pure Text Light"/>
                        <w:color w:val="44546A"/>
                        <w:kern w:val="24"/>
                      </w:rPr>
                    </w:pPr>
                    <w:proofErr w:type="spellStart"/>
                    <w:r w:rsidRPr="00B54DB3">
                      <w:rPr>
                        <w:rFonts w:ascii="Nokia Pure Text Light" w:eastAsia="Nokia Pure Text Light" w:hAnsi="Nokia Pure Text Light"/>
                        <w:color w:val="44546A"/>
                        <w:kern w:val="24"/>
                      </w:rPr>
                      <w:t>DetNet</w:t>
                    </w:r>
                    <w:proofErr w:type="spellEnd"/>
                    <w:r w:rsidRPr="00B54DB3">
                      <w:rPr>
                        <w:rFonts w:ascii="Nokia Pure Text Light" w:eastAsia="Nokia Pure Text Light" w:hAnsi="Nokia Pure Text Light"/>
                        <w:color w:val="44546A"/>
                        <w:kern w:val="24"/>
                      </w:rPr>
                      <w:t xml:space="preserve"> node</w:t>
                    </w:r>
                  </w:p>
                </w:txbxContent>
              </v:textbox>
            </v:rect>
            <v:shape id="Straight Arrow Connector 27" o:spid="_x0000_s1139" type="#_x0000_t32" style="position:absolute;left:62292;top:24891;width:4988;height:0;visibility:visible" o:connectortype="straight" strokecolor="#4472c4" strokeweight="1pt">
              <v:stroke joinstyle="miter"/>
              <o:lock v:ext="edit" shapetype="f"/>
            </v:shape>
            <v:shape id="Straight Arrow Connector 28" o:spid="_x0000_s1140" type="#_x0000_t32" style="position:absolute;top:24959;width:4016;height:52;flip:y;visibility:visible" o:connectortype="straight" strokecolor="#4472c4" strokeweight="1pt">
              <v:stroke joinstyle="miter"/>
              <o:lock v:ext="edit" shapetype="f"/>
            </v:shape>
            <w10:anchorlock/>
          </v:group>
        </w:pict>
      </w:r>
    </w:p>
    <w:p w14:paraId="75733D7C" w14:textId="77777777" w:rsidR="006E5C5D" w:rsidRPr="007006A2" w:rsidRDefault="006E5C5D" w:rsidP="006E5C5D">
      <w:pPr>
        <w:pStyle w:val="TF"/>
      </w:pPr>
      <w:r w:rsidRPr="007006A2">
        <w:t>Figure 6.8.1</w:t>
      </w:r>
      <w:r w:rsidRPr="007006A2">
        <w:noBreakHyphen/>
        <w:t>1</w:t>
      </w:r>
      <w:bookmarkEnd w:id="10"/>
      <w:r>
        <w:t>:</w:t>
      </w:r>
      <w:r w:rsidRPr="007006A2">
        <w:t xml:space="preserve"> 5GS </w:t>
      </w:r>
      <w:proofErr w:type="spellStart"/>
      <w:r w:rsidRPr="007006A2">
        <w:t>DetNet</w:t>
      </w:r>
      <w:proofErr w:type="spellEnd"/>
      <w:r w:rsidRPr="007006A2">
        <w:t xml:space="preserve"> Node</w:t>
      </w:r>
    </w:p>
    <w:p w14:paraId="610AA599" w14:textId="3E5A0D95" w:rsidR="006E5C5D" w:rsidRPr="00994706" w:rsidDel="00C7155F" w:rsidRDefault="006E5C5D" w:rsidP="006E5C5D">
      <w:pPr>
        <w:pStyle w:val="NO"/>
        <w:rPr>
          <w:del w:id="12" w:author="Nokia" w:date="2022-08-09T13:56:00Z"/>
        </w:rPr>
      </w:pPr>
      <w:del w:id="13" w:author="Nokia" w:date="2022-08-09T13:56:00Z">
        <w:r w:rsidRPr="00994706" w:rsidDel="00C7155F">
          <w:delText>NOTE:</w:delText>
        </w:r>
        <w:r w:rsidRPr="00994706" w:rsidDel="00C7155F">
          <w:tab/>
          <w:delText>Aspects related with NEF as shown in Figure 6.8.1</w:delText>
        </w:r>
        <w:r w:rsidRPr="00994706" w:rsidDel="00C7155F">
          <w:noBreakHyphen/>
          <w:delText>1 are not addressed in this solution but in another solution and do not relate with the current solution.</w:delText>
        </w:r>
      </w:del>
    </w:p>
    <w:p w14:paraId="285A9B45" w14:textId="6E122FE6" w:rsidR="00C15A62" w:rsidRDefault="00665B40" w:rsidP="006E5C5D">
      <w:pPr>
        <w:rPr>
          <w:ins w:id="14" w:author="Nokia" w:date="2022-08-09T13:56:00Z"/>
        </w:rPr>
      </w:pPr>
      <w:ins w:id="15" w:author="Nokia" w:date="2022-08-09T13:56:00Z">
        <w:r>
          <w:pict w14:anchorId="0DB38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1.95pt;height:162.7pt;mso-position-horizontal-relative:char;mso-position-vertical-relative:line">
              <v:imagedata r:id="rId13" o:title=""/>
            </v:shape>
          </w:pict>
        </w:r>
      </w:ins>
    </w:p>
    <w:p w14:paraId="3344FA85" w14:textId="2AFBEDE6" w:rsidR="006C369E" w:rsidRPr="006C369E" w:rsidRDefault="006C369E" w:rsidP="006C369E">
      <w:pPr>
        <w:pStyle w:val="TF"/>
        <w:rPr>
          <w:ins w:id="16" w:author="Nokia" w:date="2022-08-09T13:56:00Z"/>
          <w:lang w:val="en-GB"/>
        </w:rPr>
      </w:pPr>
      <w:ins w:id="17" w:author="Nokia" w:date="2022-08-09T13:56:00Z">
        <w:r w:rsidRPr="007006A2">
          <w:t>Figure 6.8.1</w:t>
        </w:r>
        <w:r w:rsidRPr="007006A2">
          <w:noBreakHyphen/>
        </w:r>
      </w:ins>
      <w:ins w:id="18" w:author="Nokia" w:date="2022-08-09T13:57:00Z">
        <w:r w:rsidRPr="006C369E">
          <w:rPr>
            <w:lang w:val="en-GB"/>
          </w:rPr>
          <w:t>2</w:t>
        </w:r>
      </w:ins>
      <w:ins w:id="19" w:author="Nokia" w:date="2022-08-09T13:56:00Z">
        <w:r>
          <w:t>:</w:t>
        </w:r>
        <w:r w:rsidRPr="007006A2">
          <w:t xml:space="preserve"> 5GS </w:t>
        </w:r>
        <w:proofErr w:type="spellStart"/>
        <w:r w:rsidRPr="007006A2">
          <w:t>DetNet</w:t>
        </w:r>
        <w:proofErr w:type="spellEnd"/>
        <w:r w:rsidRPr="007006A2">
          <w:t xml:space="preserve"> Node</w:t>
        </w:r>
      </w:ins>
      <w:ins w:id="20" w:author="Nokia" w:date="2022-08-09T13:57:00Z">
        <w:r w:rsidRPr="006C369E">
          <w:rPr>
            <w:lang w:val="en-GB"/>
          </w:rPr>
          <w:t xml:space="preserve"> a</w:t>
        </w:r>
        <w:r>
          <w:rPr>
            <w:lang w:val="en-GB"/>
          </w:rPr>
          <w:t xml:space="preserve">nd </w:t>
        </w:r>
        <w:r w:rsidR="007D7E68">
          <w:rPr>
            <w:lang w:val="en-GB"/>
          </w:rPr>
          <w:t xml:space="preserve">a separate 5G Mobile Device </w:t>
        </w:r>
        <w:proofErr w:type="spellStart"/>
        <w:r w:rsidR="007D7E68">
          <w:rPr>
            <w:lang w:val="en-GB"/>
          </w:rPr>
          <w:t>DetNet</w:t>
        </w:r>
        <w:proofErr w:type="spellEnd"/>
        <w:r w:rsidR="007D7E68">
          <w:rPr>
            <w:lang w:val="en-GB"/>
          </w:rPr>
          <w:t xml:space="preserve"> Node with a logical link between them</w:t>
        </w:r>
      </w:ins>
    </w:p>
    <w:p w14:paraId="1C314DEF" w14:textId="77777777" w:rsidR="006C369E" w:rsidRDefault="006C369E" w:rsidP="006E5C5D">
      <w:pPr>
        <w:rPr>
          <w:ins w:id="21" w:author="Nokia" w:date="2022-08-09T13:56:00Z"/>
        </w:rPr>
      </w:pPr>
    </w:p>
    <w:p w14:paraId="707FB99E" w14:textId="58B4C9CC" w:rsidR="006E5C5D" w:rsidRDefault="006E5C5D" w:rsidP="006E5C5D">
      <w:r>
        <w:t xml:space="preserve">The externally visible interfaces of the 5GS </w:t>
      </w:r>
      <w:proofErr w:type="spellStart"/>
      <w:r>
        <w:t>DetNet</w:t>
      </w:r>
      <w:proofErr w:type="spellEnd"/>
      <w:r>
        <w:t xml:space="preserve"> Node are located either at the UPF and supported by a NW-TT (2) or at the UEs and for UEs they may be supported by a DS-TT (1) when Rel-17 TSC features are required. </w:t>
      </w:r>
      <w:del w:id="22" w:author="Nokia" w:date="2022-08-09T13:58:00Z">
        <w:r w:rsidDel="00DF2975">
          <w:delText xml:space="preserve">They </w:delText>
        </w:r>
      </w:del>
      <w:ins w:id="23" w:author="Nokia" w:date="2022-08-09T13:58:00Z">
        <w:r w:rsidR="00DF2975">
          <w:t xml:space="preserve">Both </w:t>
        </w:r>
        <w:r w:rsidR="00012713">
          <w:t xml:space="preserve">UPF and UE side interfaces </w:t>
        </w:r>
      </w:ins>
      <w:r>
        <w:t xml:space="preserve">may be connected to other </w:t>
      </w:r>
      <w:proofErr w:type="spellStart"/>
      <w:r>
        <w:t>DetNet</w:t>
      </w:r>
      <w:proofErr w:type="spellEnd"/>
      <w:r>
        <w:t xml:space="preserve"> Nodes, which may be IP routers or hosts. Each interface has a distinct identity and is configured with IPv4 and/or IPv6 address information.</w:t>
      </w:r>
    </w:p>
    <w:p w14:paraId="6F00D6D6" w14:textId="1B29A417" w:rsidR="006E5C5D" w:rsidRDefault="006E5C5D" w:rsidP="006E5C5D">
      <w:r>
        <w:t xml:space="preserve">The 5GS </w:t>
      </w:r>
      <w:proofErr w:type="spellStart"/>
      <w:r>
        <w:t>DetNet</w:t>
      </w:r>
      <w:proofErr w:type="spellEnd"/>
      <w:r>
        <w:t xml:space="preserve"> Node is able to forward IP packets between any of its interfaces according to </w:t>
      </w:r>
      <w:proofErr w:type="spellStart"/>
      <w:r>
        <w:t>DetNet</w:t>
      </w:r>
      <w:proofErr w:type="spellEnd"/>
      <w:r>
        <w:t xml:space="preserve"> IP data plane requirements. The TSCTSF maps the configuration between the </w:t>
      </w:r>
      <w:proofErr w:type="spellStart"/>
      <w:r>
        <w:t>DetNet</w:t>
      </w:r>
      <w:proofErr w:type="spellEnd"/>
      <w:r>
        <w:t xml:space="preserve"> controller </w:t>
      </w:r>
      <w:del w:id="24" w:author="Nokia" w:date="2022-08-09T14:00:00Z">
        <w:r w:rsidDel="00FC1C91">
          <w:delText xml:space="preserve">plane entity </w:delText>
        </w:r>
      </w:del>
      <w:r>
        <w:t xml:space="preserve">and the 5GS </w:t>
      </w:r>
      <w:proofErr w:type="spellStart"/>
      <w:r>
        <w:t>DetNet</w:t>
      </w:r>
      <w:proofErr w:type="spellEnd"/>
      <w:r>
        <w:t xml:space="preserve"> Node, maintaining the overall configuration, capability and state information of the Node. It exposes the 5GS </w:t>
      </w:r>
      <w:proofErr w:type="spellStart"/>
      <w:r>
        <w:t>DetNet</w:t>
      </w:r>
      <w:proofErr w:type="spellEnd"/>
      <w:r>
        <w:t xml:space="preserve"> Node's interfaces and </w:t>
      </w:r>
      <w:ins w:id="25" w:author="Nokia" w:date="2022-08-09T14:00:00Z">
        <w:r w:rsidR="00933EF8">
          <w:t xml:space="preserve">their </w:t>
        </w:r>
      </w:ins>
      <w:r>
        <w:t>associated IP address</w:t>
      </w:r>
      <w:ins w:id="26" w:author="Nokia" w:date="2022-08-09T14:00:00Z">
        <w:r w:rsidR="00933EF8">
          <w:t xml:space="preserve"> and IP forwarding</w:t>
        </w:r>
      </w:ins>
      <w:r>
        <w:t xml:space="preserve"> information to the </w:t>
      </w:r>
      <w:proofErr w:type="spellStart"/>
      <w:r>
        <w:t>DetNet</w:t>
      </w:r>
      <w:proofErr w:type="spellEnd"/>
      <w:r>
        <w:t xml:space="preserve"> controller. It receives </w:t>
      </w:r>
      <w:proofErr w:type="spellStart"/>
      <w:r>
        <w:t>DetNet</w:t>
      </w:r>
      <w:proofErr w:type="spellEnd"/>
      <w:r>
        <w:t xml:space="preserve"> flow information including flow identification and QoS requirements from the </w:t>
      </w:r>
      <w:proofErr w:type="spellStart"/>
      <w:r>
        <w:t>DetNet</w:t>
      </w:r>
      <w:proofErr w:type="spellEnd"/>
      <w:r>
        <w:t xml:space="preserve"> controller and sets up the 5G user plane accordingly.</w:t>
      </w:r>
    </w:p>
    <w:p w14:paraId="0E3EB413" w14:textId="77777777" w:rsidR="006E5C5D" w:rsidRDefault="006E5C5D" w:rsidP="006E5C5D">
      <w:r>
        <w:t xml:space="preserve">The 5GS </w:t>
      </w:r>
      <w:proofErr w:type="spellStart"/>
      <w:r>
        <w:t>DetNet</w:t>
      </w:r>
      <w:proofErr w:type="spellEnd"/>
      <w:r>
        <w:t xml:space="preserve"> Node may support PTP time synchronization if the 5GS is configured to act as a PTP instance (operating as a boundary clock, peer-to-peer transparent clock or end-to-end transparent clock according to 3GPP Release 17 procedures applicable to IP PDU Sessions). The PTP time synchronization processes are orthogonal to </w:t>
      </w:r>
      <w:proofErr w:type="spellStart"/>
      <w:r>
        <w:t>DetNet</w:t>
      </w:r>
      <w:proofErr w:type="spellEnd"/>
      <w:r>
        <w:t xml:space="preserve"> IP QoS or IP routing (forwarding) procedure but both can be used together with the same TSCTSF, and NW-TT instances. Support of PTP time synchronization is not further detailed in the solution as it relies on Rel-17 features.</w:t>
      </w:r>
    </w:p>
    <w:p w14:paraId="168EF8C6" w14:textId="07D91033" w:rsidR="006E5C5D" w:rsidDel="0029405A" w:rsidRDefault="006E5C5D" w:rsidP="006E5C5D">
      <w:pPr>
        <w:rPr>
          <w:del w:id="27" w:author="Nokia" w:date="2022-08-09T14:01:00Z"/>
        </w:rPr>
      </w:pPr>
      <w:del w:id="28" w:author="Nokia" w:date="2022-08-09T14:01:00Z">
        <w:r w:rsidDel="0029405A">
          <w:delText>The architecture figure above shows a NEF as an optional NF. How the NEF may be used as the API exposure of the 5GS acting as a DetNet router is defined in another solution. The current solution "5GS DetNet Node IP Operation, Management and Exposure" is independent of whether the NEF may be used as the API exposure of the 5GS acting as a DetNet router.</w:delText>
        </w:r>
      </w:del>
    </w:p>
    <w:p w14:paraId="05EA7C6E" w14:textId="77777777" w:rsidR="006E5C5D" w:rsidRDefault="006E5C5D" w:rsidP="006E5C5D">
      <w:r>
        <w:t xml:space="preserve">The granularity of the 5GS </w:t>
      </w:r>
      <w:proofErr w:type="spellStart"/>
      <w:r>
        <w:t>DetNet</w:t>
      </w:r>
      <w:proofErr w:type="spellEnd"/>
      <w:r>
        <w:t xml:space="preserve"> Router is per UPF for each network instance or DNN/S-NSSAI.</w:t>
      </w:r>
    </w:p>
    <w:p w14:paraId="0FB439CB" w14:textId="77777777" w:rsidR="006E5C5D" w:rsidRPr="007006A2" w:rsidRDefault="006E5C5D" w:rsidP="006E5C5D">
      <w:pPr>
        <w:pStyle w:val="Heading3"/>
        <w:rPr>
          <w:rFonts w:eastAsia="Arial"/>
        </w:rPr>
      </w:pPr>
      <w:bookmarkStart w:id="29" w:name="_Toc104894930"/>
      <w:r w:rsidRPr="007006A2">
        <w:rPr>
          <w:rFonts w:eastAsia="Arial"/>
        </w:rPr>
        <w:t>6.8.2</w:t>
      </w:r>
      <w:r w:rsidRPr="007006A2">
        <w:tab/>
      </w:r>
      <w:r w:rsidRPr="007006A2">
        <w:rPr>
          <w:rFonts w:eastAsia="Arial"/>
        </w:rPr>
        <w:t>Functional Description</w:t>
      </w:r>
      <w:bookmarkEnd w:id="29"/>
    </w:p>
    <w:p w14:paraId="1019CC35" w14:textId="3AA24238" w:rsidR="006E5C5D" w:rsidRDefault="006E5C5D" w:rsidP="006E5C5D">
      <w:r>
        <w:t xml:space="preserve">5GS acts as a </w:t>
      </w:r>
      <w:proofErr w:type="spellStart"/>
      <w:r>
        <w:t>DetNet</w:t>
      </w:r>
      <w:proofErr w:type="spellEnd"/>
      <w:r>
        <w:t xml:space="preserve"> Node supporting IP Data Plane and forwarding sub-layer functionality. To support IP Data Plane, it acts as a Layer 3 IP Router. When integrated with IETF </w:t>
      </w:r>
      <w:proofErr w:type="spellStart"/>
      <w:r>
        <w:t>DetNet</w:t>
      </w:r>
      <w:proofErr w:type="spellEnd"/>
      <w:r>
        <w:t xml:space="preserve"> network, 5GS acts as one or more </w:t>
      </w:r>
      <w:proofErr w:type="spellStart"/>
      <w:r>
        <w:t>DetNet</w:t>
      </w:r>
      <w:proofErr w:type="spellEnd"/>
      <w:r>
        <w:t xml:space="preserve"> Nodes of the </w:t>
      </w:r>
      <w:proofErr w:type="spellStart"/>
      <w:r>
        <w:t>DetNet</w:t>
      </w:r>
      <w:proofErr w:type="spellEnd"/>
      <w:r>
        <w:t xml:space="preserve"> network (more than one </w:t>
      </w:r>
      <w:proofErr w:type="spellStart"/>
      <w:r>
        <w:t>DetNet</w:t>
      </w:r>
      <w:proofErr w:type="spellEnd"/>
      <w:r>
        <w:t xml:space="preserve"> node when there are more than one UPF). The 5GS </w:t>
      </w:r>
      <w:proofErr w:type="spellStart"/>
      <w:r>
        <w:t>DetNet</w:t>
      </w:r>
      <w:proofErr w:type="spellEnd"/>
      <w:r>
        <w:t xml:space="preserve"> Node is composed of </w:t>
      </w:r>
      <w:del w:id="30" w:author="Nokia" w:date="2022-08-09T14:02:00Z">
        <w:r w:rsidDel="00401357">
          <w:delText xml:space="preserve">the </w:delText>
        </w:r>
      </w:del>
      <w:ins w:id="31" w:author="Nokia" w:date="2022-08-09T14:02:00Z">
        <w:r w:rsidR="00401357">
          <w:t xml:space="preserve">one or more </w:t>
        </w:r>
      </w:ins>
      <w:r>
        <w:t>interfaces on a single UPF (i.e.</w:t>
      </w:r>
      <w:ins w:id="32" w:author="Nokia" w:date="2022-08-09T14:02:00Z">
        <w:r w:rsidR="000A3776">
          <w:t>,</w:t>
        </w:r>
      </w:ins>
      <w:r>
        <w:t xml:space="preserve"> PSA) side</w:t>
      </w:r>
      <w:ins w:id="33" w:author="Nokia" w:date="2022-08-09T14:04:00Z">
        <w:r w:rsidR="00F9407F">
          <w:t xml:space="preserve"> su</w:t>
        </w:r>
        <w:r w:rsidR="006C26D8">
          <w:t>pported by NW-TT</w:t>
        </w:r>
      </w:ins>
      <w:r>
        <w:t>, the user plane tunnel between the UE</w:t>
      </w:r>
      <w:ins w:id="34" w:author="Nokia" w:date="2022-08-09T14:04:00Z">
        <w:r w:rsidR="006C26D8">
          <w:t>s</w:t>
        </w:r>
      </w:ins>
      <w:r>
        <w:t xml:space="preserve"> and </w:t>
      </w:r>
      <w:ins w:id="35" w:author="Nokia" w:date="2022-08-09T14:04:00Z">
        <w:r w:rsidR="006C26D8">
          <w:t xml:space="preserve">the </w:t>
        </w:r>
      </w:ins>
      <w:r>
        <w:t xml:space="preserve">UPF (including 5G RAN and possibly intermediate UPF(s)), </w:t>
      </w:r>
      <w:ins w:id="36" w:author="Nokia" w:date="2022-08-09T14:03:00Z">
        <w:r w:rsidR="005F4138">
          <w:t xml:space="preserve">the </w:t>
        </w:r>
      </w:ins>
      <w:del w:id="37" w:author="Nokia" w:date="2022-08-09T14:03:00Z">
        <w:r w:rsidDel="005F4138">
          <w:delText xml:space="preserve">the </w:delText>
        </w:r>
      </w:del>
      <w:ins w:id="38" w:author="Nokia" w:date="2022-08-09T14:03:00Z">
        <w:r w:rsidR="005F4138">
          <w:t xml:space="preserve"> </w:t>
        </w:r>
      </w:ins>
      <w:r>
        <w:t xml:space="preserve">interfaces on the </w:t>
      </w:r>
      <w:del w:id="39" w:author="Nokia" w:date="2022-08-09T14:02:00Z">
        <w:r w:rsidDel="005D2516">
          <w:delText>NW-TT</w:delText>
        </w:r>
      </w:del>
      <w:ins w:id="40" w:author="Nokia" w:date="2022-08-09T14:02:00Z">
        <w:r w:rsidR="005D2516">
          <w:t>UE</w:t>
        </w:r>
      </w:ins>
      <w:r>
        <w:t xml:space="preserve"> side and possibly the DS-TT</w:t>
      </w:r>
      <w:del w:id="41" w:author="Nokia" w:date="2022-08-09T14:03:00Z">
        <w:r w:rsidDel="005F4138">
          <w:delText xml:space="preserve"> </w:delText>
        </w:r>
      </w:del>
      <w:r>
        <w:t xml:space="preserve">(s) when Rel-17 TSC time synchronization is needed. For each 5GS </w:t>
      </w:r>
      <w:proofErr w:type="spellStart"/>
      <w:r>
        <w:t>DetNet</w:t>
      </w:r>
      <w:proofErr w:type="spellEnd"/>
      <w:r>
        <w:t xml:space="preserve"> Node of a </w:t>
      </w:r>
      <w:proofErr w:type="spellStart"/>
      <w:r>
        <w:t>DetNet</w:t>
      </w:r>
      <w:proofErr w:type="spellEnd"/>
      <w:r>
        <w:t xml:space="preserve"> network, the interfaces on NW-TT support the connectivity to the </w:t>
      </w:r>
      <w:proofErr w:type="spellStart"/>
      <w:r>
        <w:t>DetNet</w:t>
      </w:r>
      <w:proofErr w:type="spellEnd"/>
      <w:r>
        <w:t xml:space="preserve"> network, and the </w:t>
      </w:r>
      <w:del w:id="42" w:author="Nokia" w:date="2022-08-09T14:05:00Z">
        <w:r w:rsidDel="00E0258B">
          <w:delText xml:space="preserve">ports </w:delText>
        </w:r>
      </w:del>
      <w:ins w:id="43" w:author="Nokia" w:date="2022-08-09T14:05:00Z">
        <w:r w:rsidR="00E0258B">
          <w:t>interf</w:t>
        </w:r>
      </w:ins>
      <w:ins w:id="44" w:author="Nokia" w:date="2022-08-09T14:06:00Z">
        <w:r w:rsidR="00E0258B">
          <w:t>aces</w:t>
        </w:r>
      </w:ins>
      <w:ins w:id="45" w:author="Nokia" w:date="2022-08-09T14:05:00Z">
        <w:r w:rsidR="00E0258B">
          <w:t xml:space="preserve"> </w:t>
        </w:r>
      </w:ins>
      <w:r>
        <w:t xml:space="preserve">on UE side are associated to the PDU Session providing connectivity to the </w:t>
      </w:r>
      <w:proofErr w:type="spellStart"/>
      <w:r>
        <w:t>DetNet</w:t>
      </w:r>
      <w:proofErr w:type="spellEnd"/>
      <w:r>
        <w:t xml:space="preserve"> network.</w:t>
      </w:r>
    </w:p>
    <w:p w14:paraId="48BBCE37" w14:textId="77777777" w:rsidR="006E5C5D" w:rsidRDefault="006E5C5D" w:rsidP="006E5C5D">
      <w:r>
        <w:t xml:space="preserve">The 5GS </w:t>
      </w:r>
      <w:proofErr w:type="spellStart"/>
      <w:r>
        <w:t>DetNet</w:t>
      </w:r>
      <w:proofErr w:type="spellEnd"/>
      <w:r>
        <w:t xml:space="preserve"> Node operation and management follow the procedures of 5GS Bridge and Support of integration with TSN as described in clause 5.28 of TS 23.501 [12] with the following differences and clarifications:</w:t>
      </w:r>
    </w:p>
    <w:p w14:paraId="67E30053" w14:textId="77777777" w:rsidR="006E5C5D" w:rsidRDefault="006E5C5D" w:rsidP="006E5C5D">
      <w:pPr>
        <w:pStyle w:val="B1"/>
      </w:pPr>
      <w:r>
        <w:t>-</w:t>
      </w:r>
      <w:r>
        <w:tab/>
        <w:t xml:space="preserve">The logical networking entity is called 5GS </w:t>
      </w:r>
      <w:proofErr w:type="spellStart"/>
      <w:r>
        <w:t>DetNet</w:t>
      </w:r>
      <w:proofErr w:type="spellEnd"/>
      <w:r>
        <w:t xml:space="preserve"> Node and it has a unique Node ID.</w:t>
      </w:r>
    </w:p>
    <w:p w14:paraId="0A906305" w14:textId="77777777" w:rsidR="006E5C5D" w:rsidRDefault="006E5C5D" w:rsidP="006E5C5D">
      <w:pPr>
        <w:pStyle w:val="B1"/>
      </w:pPr>
      <w:r>
        <w:t>-</w:t>
      </w:r>
      <w:r>
        <w:tab/>
        <w:t xml:space="preserve">5GS </w:t>
      </w:r>
      <w:proofErr w:type="spellStart"/>
      <w:r>
        <w:t>DetNet</w:t>
      </w:r>
      <w:proofErr w:type="spellEnd"/>
      <w:r>
        <w:t xml:space="preserve"> Node supports IP packet forwarding as an IP router and uses IP PDU Sessions.</w:t>
      </w:r>
    </w:p>
    <w:p w14:paraId="60337BC0" w14:textId="77777777" w:rsidR="006E5C5D" w:rsidRDefault="006E5C5D" w:rsidP="006E5C5D">
      <w:pPr>
        <w:pStyle w:val="B1"/>
      </w:pPr>
      <w:r>
        <w:t>-</w:t>
      </w:r>
      <w:r>
        <w:tab/>
        <w:t xml:space="preserve">TSCTSF takes the role of the 5GS </w:t>
      </w:r>
      <w:proofErr w:type="spellStart"/>
      <w:r>
        <w:t>DetNet</w:t>
      </w:r>
      <w:proofErr w:type="spellEnd"/>
      <w:r>
        <w:t xml:space="preserve"> Node control and management entity and implements the control and management interface to the </w:t>
      </w:r>
      <w:proofErr w:type="spellStart"/>
      <w:r>
        <w:t>DetNet</w:t>
      </w:r>
      <w:proofErr w:type="spellEnd"/>
      <w:r>
        <w:t xml:space="preserve"> controller.</w:t>
      </w:r>
    </w:p>
    <w:p w14:paraId="321F52C9" w14:textId="5A41AE2C" w:rsidR="006E5C5D" w:rsidRDefault="006E5C5D" w:rsidP="006E5C5D">
      <w:pPr>
        <w:pStyle w:val="B1"/>
      </w:pPr>
      <w:r>
        <w:t>-</w:t>
      </w:r>
      <w:r>
        <w:tab/>
        <w:t>Port numbers are used to</w:t>
      </w:r>
      <w:ins w:id="46" w:author="Nokia" w:date="2022-08-09T14:07:00Z">
        <w:r w:rsidR="004B758A" w:rsidRPr="004B758A">
          <w:rPr>
            <w:lang w:val="en-GB"/>
          </w:rPr>
          <w:t xml:space="preserve"> </w:t>
        </w:r>
        <w:r w:rsidR="004B758A">
          <w:rPr>
            <w:lang w:val="en-GB"/>
          </w:rPr>
          <w:t>create interf</w:t>
        </w:r>
      </w:ins>
      <w:ins w:id="47" w:author="Nokia" w:date="2022-08-09T14:08:00Z">
        <w:r w:rsidR="004B758A">
          <w:rPr>
            <w:lang w:val="en-GB"/>
          </w:rPr>
          <w:t>ace I</w:t>
        </w:r>
        <w:r w:rsidR="005A65A1">
          <w:rPr>
            <w:lang w:val="en-GB"/>
          </w:rPr>
          <w:t>Ds that</w:t>
        </w:r>
      </w:ins>
      <w:r>
        <w:t xml:space="preserve"> </w:t>
      </w:r>
      <w:ins w:id="48" w:author="Nokia" w:date="2022-08-09T14:06:00Z">
        <w:r w:rsidR="00684961" w:rsidRPr="00684961">
          <w:rPr>
            <w:lang w:val="en-GB"/>
          </w:rPr>
          <w:t>un</w:t>
        </w:r>
        <w:r w:rsidR="00684961">
          <w:rPr>
            <w:lang w:val="en-GB"/>
          </w:rPr>
          <w:t xml:space="preserve">iquely </w:t>
        </w:r>
      </w:ins>
      <w:r>
        <w:t>identify IP interfaces on UE and NW-TT.</w:t>
      </w:r>
    </w:p>
    <w:p w14:paraId="76B7C148" w14:textId="0945F1C2" w:rsidR="006E5C5D" w:rsidRDefault="006E5C5D" w:rsidP="006E5C5D">
      <w:pPr>
        <w:pStyle w:val="B1"/>
      </w:pPr>
      <w:r>
        <w:t>-</w:t>
      </w:r>
      <w:r>
        <w:tab/>
        <w:t>The association between the UE</w:t>
      </w:r>
      <w:del w:id="49" w:author="Nokia" w:date="2022-08-09T14:07:00Z">
        <w:r w:rsidDel="005F4B0B">
          <w:delText>/</w:delText>
        </w:r>
      </w:del>
      <w:r>
        <w:t xml:space="preserve"> IP address</w:t>
      </w:r>
      <w:ins w:id="50" w:author="Nokia" w:date="2022-08-09T14:07:00Z">
        <w:r w:rsidR="005F4B0B" w:rsidRPr="005F4B0B">
          <w:rPr>
            <w:lang w:val="en-GB"/>
          </w:rPr>
          <w:t xml:space="preserve"> and</w:t>
        </w:r>
        <w:r w:rsidR="005F4B0B">
          <w:rPr>
            <w:lang w:val="en-GB"/>
          </w:rPr>
          <w:t xml:space="preserve"> (IPv6) prefix</w:t>
        </w:r>
      </w:ins>
      <w:r>
        <w:t xml:space="preserve">, 5GS </w:t>
      </w:r>
      <w:proofErr w:type="spellStart"/>
      <w:r>
        <w:t>DetNet</w:t>
      </w:r>
      <w:proofErr w:type="spellEnd"/>
      <w:r>
        <w:t xml:space="preserve"> Node ID and port number</w:t>
      </w:r>
      <w:ins w:id="51" w:author="Nokia" w:date="2022-08-09T14:08:00Z">
        <w:r w:rsidR="004F404A" w:rsidRPr="004F404A">
          <w:rPr>
            <w:lang w:val="en-GB"/>
          </w:rPr>
          <w:t xml:space="preserve"> </w:t>
        </w:r>
        <w:r w:rsidR="004F404A">
          <w:rPr>
            <w:lang w:val="en-GB"/>
          </w:rPr>
          <w:t>based interface ID</w:t>
        </w:r>
      </w:ins>
      <w:r>
        <w:t xml:space="preserve"> </w:t>
      </w:r>
      <w:del w:id="52" w:author="Nokia" w:date="2022-08-09T14:09:00Z">
        <w:r w:rsidDel="004F404A">
          <w:delText xml:space="preserve">on DS-TT </w:delText>
        </w:r>
      </w:del>
      <w:r>
        <w:t xml:space="preserve">is maintained at TSCTSF and further used to assist to bind the </w:t>
      </w:r>
      <w:proofErr w:type="spellStart"/>
      <w:r>
        <w:t>DetNet</w:t>
      </w:r>
      <w:proofErr w:type="spellEnd"/>
      <w:r>
        <w:t xml:space="preserve"> flow IP traffic with the UE's IP PDU session.</w:t>
      </w:r>
    </w:p>
    <w:p w14:paraId="027EE650" w14:textId="77777777" w:rsidR="006E5C5D" w:rsidRPr="007006A2" w:rsidRDefault="006E5C5D" w:rsidP="006E5C5D">
      <w:pPr>
        <w:rPr>
          <w:b/>
          <w:bCs/>
        </w:rPr>
      </w:pPr>
      <w:r w:rsidRPr="007006A2">
        <w:rPr>
          <w:b/>
          <w:bCs/>
        </w:rPr>
        <w:t xml:space="preserve">5GS </w:t>
      </w:r>
      <w:proofErr w:type="spellStart"/>
      <w:r w:rsidRPr="007006A2">
        <w:rPr>
          <w:b/>
          <w:bCs/>
        </w:rPr>
        <w:t>DetNet</w:t>
      </w:r>
      <w:proofErr w:type="spellEnd"/>
      <w:r w:rsidRPr="007006A2">
        <w:rPr>
          <w:b/>
          <w:bCs/>
        </w:rPr>
        <w:t xml:space="preserve"> Node Interface IP addressing and IP Routing information management</w:t>
      </w:r>
    </w:p>
    <w:p w14:paraId="595647FA" w14:textId="51EF396B" w:rsidR="006E5C5D" w:rsidRDefault="006E5C5D" w:rsidP="006E5C5D">
      <w:r>
        <w:t>The User Plane Node and Port Management Information Container data models are extended with IP address and IP routing</w:t>
      </w:r>
      <w:ins w:id="53" w:author="Nokia" w:date="2022-08-09T14:20:00Z">
        <w:r w:rsidR="006C2A4B">
          <w:t>/forwarding</w:t>
        </w:r>
      </w:ins>
      <w:r>
        <w:t xml:space="preserve"> information.</w:t>
      </w:r>
    </w:p>
    <w:p w14:paraId="4865B7FF" w14:textId="77777777" w:rsidR="00665B40" w:rsidRDefault="00665B40" w:rsidP="00665B40">
      <w:pPr>
        <w:rPr>
          <w:ins w:id="54" w:author="LTHBM0" w:date="2022-08-10T15:33:00Z"/>
        </w:rPr>
      </w:pPr>
      <w:ins w:id="55" w:author="LTHBM0" w:date="2022-08-10T15:33:00Z">
        <w:r>
          <w:t>For each UPF/NW-TT side interface the following information is provided:</w:t>
        </w:r>
      </w:ins>
    </w:p>
    <w:p w14:paraId="01507D52" w14:textId="77777777" w:rsidR="00665B40" w:rsidRPr="00B5291B" w:rsidRDefault="00665B40" w:rsidP="00665B40">
      <w:pPr>
        <w:numPr>
          <w:ilvl w:val="0"/>
          <w:numId w:val="17"/>
        </w:numPr>
        <w:rPr>
          <w:ins w:id="56" w:author="LTHBM0" w:date="2022-08-10T15:33:00Z"/>
          <w:lang w:val="en-US"/>
        </w:rPr>
      </w:pPr>
      <w:ins w:id="57" w:author="LTHBM0" w:date="2022-08-10T15:33:00Z">
        <w:r>
          <w:t xml:space="preserve"> </w:t>
        </w:r>
        <w:r w:rsidRPr="005541A7">
          <w:rPr>
            <w:lang w:val="en-US"/>
          </w:rPr>
          <w:t>Type of interface</w:t>
        </w:r>
        <w:r>
          <w:rPr>
            <w:lang w:val="en-US"/>
          </w:rPr>
          <w:t xml:space="preserve"> </w:t>
        </w:r>
      </w:ins>
    </w:p>
    <w:p w14:paraId="07E45170" w14:textId="77777777" w:rsidR="00665B40" w:rsidRPr="008B0DED" w:rsidRDefault="00665B40" w:rsidP="00665B40">
      <w:pPr>
        <w:numPr>
          <w:ilvl w:val="0"/>
          <w:numId w:val="17"/>
        </w:numPr>
        <w:rPr>
          <w:ins w:id="58" w:author="LTHBM0" w:date="2022-08-10T15:33:00Z"/>
          <w:lang w:val="en-US"/>
        </w:rPr>
      </w:pPr>
      <w:ins w:id="59" w:author="LTHBM0" w:date="2022-08-10T15:33:00Z">
        <w:r w:rsidRPr="005541A7">
          <w:rPr>
            <w:lang w:val="en-US"/>
          </w:rPr>
          <w:t>MAC address</w:t>
        </w:r>
        <w:r>
          <w:rPr>
            <w:lang w:val="en-US"/>
          </w:rPr>
          <w:t xml:space="preserve"> </w:t>
        </w:r>
      </w:ins>
    </w:p>
    <w:p w14:paraId="5D14F454" w14:textId="77777777" w:rsidR="00665B40" w:rsidRPr="00C0741A" w:rsidRDefault="00665B40" w:rsidP="00665B40">
      <w:pPr>
        <w:numPr>
          <w:ilvl w:val="0"/>
          <w:numId w:val="17"/>
        </w:numPr>
        <w:rPr>
          <w:ins w:id="60" w:author="LTHBM0" w:date="2022-08-10T15:33:00Z"/>
          <w:lang w:val="en-US"/>
        </w:rPr>
      </w:pPr>
      <w:ins w:id="61" w:author="LTHBM0" w:date="2022-08-10T15:33:00Z">
        <w:r w:rsidRPr="005541A7">
          <w:rPr>
            <w:lang w:val="en-US"/>
          </w:rPr>
          <w:t>IP address</w:t>
        </w:r>
        <w:r>
          <w:rPr>
            <w:lang w:val="en-US"/>
          </w:rPr>
          <w:t xml:space="preserve"> (IPv4 and/or IPv6)</w:t>
        </w:r>
      </w:ins>
    </w:p>
    <w:p w14:paraId="07EE1A2A" w14:textId="77777777" w:rsidR="00665B40" w:rsidRPr="005541A7" w:rsidRDefault="00665B40" w:rsidP="00665B40">
      <w:pPr>
        <w:numPr>
          <w:ilvl w:val="0"/>
          <w:numId w:val="17"/>
        </w:numPr>
        <w:rPr>
          <w:ins w:id="62" w:author="LTHBM0" w:date="2022-08-10T15:33:00Z"/>
          <w:lang w:val="en-US"/>
        </w:rPr>
      </w:pPr>
      <w:ins w:id="63" w:author="LTHBM0" w:date="2022-08-10T15:33:00Z">
        <w:r>
          <w:rPr>
            <w:lang w:val="en-US"/>
          </w:rPr>
          <w:t>IP Prefix (IPv4 and/or IPv6)</w:t>
        </w:r>
      </w:ins>
    </w:p>
    <w:p w14:paraId="546E7EBF" w14:textId="77777777" w:rsidR="00665B40" w:rsidRPr="005541A7" w:rsidRDefault="00665B40" w:rsidP="00665B40">
      <w:pPr>
        <w:numPr>
          <w:ilvl w:val="0"/>
          <w:numId w:val="17"/>
        </w:numPr>
        <w:rPr>
          <w:ins w:id="64" w:author="LTHBM0" w:date="2022-08-10T15:33:00Z"/>
          <w:lang w:val="en-US"/>
        </w:rPr>
      </w:pPr>
      <w:ins w:id="65" w:author="LTHBM0" w:date="2022-08-10T15:33:00Z">
        <w:r w:rsidRPr="005541A7">
          <w:rPr>
            <w:lang w:val="en-US"/>
          </w:rPr>
          <w:t xml:space="preserve">Neighbor </w:t>
        </w:r>
        <w:r>
          <w:rPr>
            <w:lang w:val="en-US"/>
          </w:rPr>
          <w:t xml:space="preserve">MAC and IP </w:t>
        </w:r>
        <w:r w:rsidRPr="005541A7">
          <w:rPr>
            <w:lang w:val="en-US"/>
          </w:rPr>
          <w:t>address</w:t>
        </w:r>
        <w:r>
          <w:rPr>
            <w:lang w:val="en-US"/>
          </w:rPr>
          <w:t>es</w:t>
        </w:r>
      </w:ins>
    </w:p>
    <w:p w14:paraId="2E0135C9" w14:textId="77777777" w:rsidR="00665B40" w:rsidRDefault="00665B40" w:rsidP="00665B40">
      <w:pPr>
        <w:numPr>
          <w:ilvl w:val="0"/>
          <w:numId w:val="17"/>
        </w:numPr>
        <w:rPr>
          <w:ins w:id="66" w:author="LTHBM0" w:date="2022-08-10T15:33:00Z"/>
          <w:lang w:val="en-US"/>
        </w:rPr>
      </w:pPr>
      <w:ins w:id="67" w:author="LTHBM0" w:date="2022-08-10T15:33:00Z">
        <w:r w:rsidRPr="005541A7">
          <w:rPr>
            <w:lang w:val="en-US"/>
          </w:rPr>
          <w:t>MTU size</w:t>
        </w:r>
      </w:ins>
    </w:p>
    <w:p w14:paraId="7F793609" w14:textId="77777777" w:rsidR="00665B40" w:rsidRDefault="00665B40" w:rsidP="00665B40">
      <w:pPr>
        <w:numPr>
          <w:ilvl w:val="0"/>
          <w:numId w:val="17"/>
        </w:numPr>
        <w:rPr>
          <w:ins w:id="68" w:author="LTHBM0" w:date="2022-08-10T15:33:00Z"/>
          <w:lang w:val="en-US"/>
        </w:rPr>
      </w:pPr>
      <w:ins w:id="69" w:author="LTHBM0" w:date="2022-08-10T15:33:00Z">
        <w:r>
          <w:rPr>
            <w:lang w:val="en-US"/>
          </w:rPr>
          <w:t xml:space="preserve">IP forwarding table entries where this interface or one of its directly connected neighbors is the next hop. </w:t>
        </w:r>
      </w:ins>
    </w:p>
    <w:p w14:paraId="681AE530" w14:textId="77777777" w:rsidR="00665B40" w:rsidRDefault="00665B40" w:rsidP="00665B40">
      <w:pPr>
        <w:rPr>
          <w:ins w:id="70" w:author="LTHBM0" w:date="2022-08-10T15:33:00Z"/>
          <w:lang w:val="en-US"/>
        </w:rPr>
      </w:pPr>
      <w:ins w:id="71" w:author="LTHBM0" w:date="2022-08-10T15:33:00Z">
        <w:r>
          <w:rPr>
            <w:lang w:val="en-US"/>
          </w:rPr>
          <w:t>For each UE side interface the following information is provided:</w:t>
        </w:r>
      </w:ins>
    </w:p>
    <w:p w14:paraId="6AD74E42" w14:textId="77777777" w:rsidR="00665B40" w:rsidRDefault="00665B40" w:rsidP="00665B40">
      <w:pPr>
        <w:numPr>
          <w:ilvl w:val="0"/>
          <w:numId w:val="17"/>
        </w:numPr>
        <w:rPr>
          <w:ins w:id="72" w:author="LTHBM0" w:date="2022-08-10T15:33:00Z"/>
          <w:lang w:val="en-US"/>
        </w:rPr>
      </w:pPr>
      <w:ins w:id="73" w:author="LTHBM0" w:date="2022-08-10T15:33:00Z">
        <w:r w:rsidRPr="005541A7">
          <w:rPr>
            <w:lang w:val="en-US"/>
          </w:rPr>
          <w:t>Type of interface</w:t>
        </w:r>
        <w:r>
          <w:rPr>
            <w:lang w:val="en-US"/>
          </w:rPr>
          <w:t xml:space="preserve"> = “3GPP” (or any new type identifier allocated for this purpose)</w:t>
        </w:r>
      </w:ins>
    </w:p>
    <w:p w14:paraId="60E2226D" w14:textId="77777777" w:rsidR="00665B40" w:rsidRPr="00B5291B" w:rsidRDefault="00665B40" w:rsidP="00665B40">
      <w:pPr>
        <w:numPr>
          <w:ilvl w:val="1"/>
          <w:numId w:val="17"/>
        </w:numPr>
        <w:rPr>
          <w:ins w:id="74" w:author="LTHBM0" w:date="2022-08-10T15:33:00Z"/>
          <w:lang w:val="en-US"/>
        </w:rPr>
      </w:pPr>
      <w:ins w:id="75" w:author="LTHBM0" w:date="2022-08-10T15:33:00Z">
        <w:r>
          <w:rPr>
            <w:lang w:val="en-US"/>
          </w:rPr>
          <w:t>information specific to “3GPP” interface type i.e. Role = ”Network”</w:t>
        </w:r>
      </w:ins>
    </w:p>
    <w:p w14:paraId="5E4F9187" w14:textId="77777777" w:rsidR="00665B40" w:rsidRPr="00C0741A" w:rsidRDefault="00665B40" w:rsidP="00665B40">
      <w:pPr>
        <w:numPr>
          <w:ilvl w:val="0"/>
          <w:numId w:val="17"/>
        </w:numPr>
        <w:rPr>
          <w:ins w:id="76" w:author="LTHBM0" w:date="2022-08-10T15:33:00Z"/>
          <w:lang w:val="en-US"/>
        </w:rPr>
      </w:pPr>
      <w:ins w:id="77" w:author="LTHBM0" w:date="2022-08-10T15:33:00Z">
        <w:r>
          <w:rPr>
            <w:lang w:val="en-US"/>
          </w:rPr>
          <w:t xml:space="preserve">For IPv4: UE </w:t>
        </w:r>
        <w:r w:rsidRPr="005541A7">
          <w:rPr>
            <w:lang w:val="en-US"/>
          </w:rPr>
          <w:t>IP</w:t>
        </w:r>
        <w:r>
          <w:rPr>
            <w:lang w:val="en-US"/>
          </w:rPr>
          <w:t>v4</w:t>
        </w:r>
        <w:r w:rsidRPr="005541A7">
          <w:rPr>
            <w:lang w:val="en-US"/>
          </w:rPr>
          <w:t xml:space="preserve"> address</w:t>
        </w:r>
      </w:ins>
    </w:p>
    <w:p w14:paraId="24554C48" w14:textId="77777777" w:rsidR="00665B40" w:rsidRPr="005541A7" w:rsidRDefault="00665B40" w:rsidP="00665B40">
      <w:pPr>
        <w:numPr>
          <w:ilvl w:val="0"/>
          <w:numId w:val="17"/>
        </w:numPr>
        <w:rPr>
          <w:ins w:id="78" w:author="LTHBM0" w:date="2022-08-10T15:33:00Z"/>
          <w:lang w:val="en-US"/>
        </w:rPr>
      </w:pPr>
      <w:ins w:id="79" w:author="LTHBM0" w:date="2022-08-10T15:33:00Z">
        <w:r>
          <w:rPr>
            <w:lang w:val="en-US"/>
          </w:rPr>
          <w:t>For IPv6: UE interface id and IPv6 Prefix</w:t>
        </w:r>
      </w:ins>
    </w:p>
    <w:p w14:paraId="775C1D86" w14:textId="77777777" w:rsidR="00665B40" w:rsidRDefault="00665B40" w:rsidP="00665B40">
      <w:pPr>
        <w:numPr>
          <w:ilvl w:val="0"/>
          <w:numId w:val="17"/>
        </w:numPr>
        <w:rPr>
          <w:ins w:id="80" w:author="LTHBM0" w:date="2022-08-10T15:33:00Z"/>
          <w:lang w:val="en-US"/>
        </w:rPr>
      </w:pPr>
      <w:ins w:id="81" w:author="LTHBM0" w:date="2022-08-10T15:33:00Z">
        <w:r w:rsidRPr="005541A7">
          <w:rPr>
            <w:lang w:val="en-US"/>
          </w:rPr>
          <w:t>MTU size</w:t>
        </w:r>
      </w:ins>
    </w:p>
    <w:p w14:paraId="23E5A6CD" w14:textId="77777777" w:rsidR="00665B40" w:rsidRDefault="00665B40" w:rsidP="00665B40">
      <w:pPr>
        <w:numPr>
          <w:ilvl w:val="0"/>
          <w:numId w:val="17"/>
        </w:numPr>
        <w:ind w:left="567" w:hanging="283"/>
        <w:rPr>
          <w:ins w:id="82" w:author="LTHBM0" w:date="2022-08-10T15:33:00Z"/>
          <w:lang w:val="en-US"/>
        </w:rPr>
      </w:pPr>
      <w:ins w:id="83" w:author="LTHBM0" w:date="2022-08-10T15:33:00Z">
        <w:r>
          <w:rPr>
            <w:lang w:val="en-US"/>
          </w:rPr>
          <w:t xml:space="preserve">IP forwarding table entries where this interface is the next hop based on framed route and IPv6 prefix delegation information. </w:t>
        </w:r>
      </w:ins>
    </w:p>
    <w:p w14:paraId="5E7A2F68" w14:textId="0C052C70" w:rsidR="00A9108A" w:rsidRPr="00C21A6B" w:rsidRDefault="00A9108A" w:rsidP="006E5C5D">
      <w:pPr>
        <w:rPr>
          <w:ins w:id="84" w:author="Nokia" w:date="2022-08-09T14:21:00Z"/>
          <w:lang w:val="en-US"/>
        </w:rPr>
      </w:pPr>
    </w:p>
    <w:p w14:paraId="5E143583" w14:textId="7CC96276" w:rsidR="006E5C5D" w:rsidDel="00C7712F" w:rsidRDefault="006E5C5D" w:rsidP="006E5C5D">
      <w:pPr>
        <w:rPr>
          <w:del w:id="85" w:author="Nokia" w:date="2022-08-09T14:24:00Z"/>
        </w:rPr>
      </w:pPr>
      <w:del w:id="86" w:author="Nokia" w:date="2022-08-09T14:24:00Z">
        <w:r w:rsidDel="00C7712F">
          <w:delText>The IP address information includes at least the following information for both IPv4 and IPv6:</w:delText>
        </w:r>
      </w:del>
    </w:p>
    <w:p w14:paraId="4855BE74" w14:textId="479035E8" w:rsidR="006E5C5D" w:rsidDel="00C7712F" w:rsidRDefault="006E5C5D" w:rsidP="006E5C5D">
      <w:pPr>
        <w:pStyle w:val="B1"/>
        <w:rPr>
          <w:del w:id="87" w:author="Nokia" w:date="2022-08-09T14:24:00Z"/>
        </w:rPr>
      </w:pPr>
      <w:del w:id="88" w:author="Nokia" w:date="2022-08-09T14:24:00Z">
        <w:r w:rsidDel="00C7712F">
          <w:delText>-</w:delText>
        </w:r>
        <w:r w:rsidDel="00C7712F">
          <w:tab/>
          <w:delText>IP address of the interface</w:delText>
        </w:r>
      </w:del>
    </w:p>
    <w:p w14:paraId="1C783625" w14:textId="3DDC2911" w:rsidR="006E5C5D" w:rsidDel="00C7712F" w:rsidRDefault="006E5C5D" w:rsidP="006E5C5D">
      <w:pPr>
        <w:pStyle w:val="B1"/>
        <w:rPr>
          <w:del w:id="89" w:author="Nokia" w:date="2022-08-09T14:24:00Z"/>
        </w:rPr>
      </w:pPr>
      <w:del w:id="90" w:author="Nokia" w:date="2022-08-09T14:24:00Z">
        <w:r w:rsidDel="00C7712F">
          <w:delText>-</w:delText>
        </w:r>
        <w:r w:rsidDel="00C7712F">
          <w:tab/>
          <w:delText>IP address/prefix length</w:delText>
        </w:r>
      </w:del>
    </w:p>
    <w:p w14:paraId="4AC1E04A" w14:textId="60DE47A6" w:rsidR="006E5C5D" w:rsidRDefault="006E5C5D" w:rsidP="006E5C5D">
      <w:r>
        <w:t>This allows the TSCTSF to learn</w:t>
      </w:r>
      <w:ins w:id="91" w:author="Nokia" w:date="2022-08-09T14:26:00Z">
        <w:r w:rsidR="00E30809">
          <w:t xml:space="preserve"> for each </w:t>
        </w:r>
        <w:proofErr w:type="spellStart"/>
        <w:r w:rsidR="00E30809">
          <w:t>DetNet</w:t>
        </w:r>
        <w:proofErr w:type="spellEnd"/>
        <w:r w:rsidR="00E30809">
          <w:t xml:space="preserve"> Node interface the interface type, </w:t>
        </w:r>
        <w:r w:rsidR="00161237">
          <w:t xml:space="preserve">its IP address information and </w:t>
        </w:r>
      </w:ins>
      <w:ins w:id="92" w:author="Nokia" w:date="2022-08-09T14:27:00Z">
        <w:r w:rsidR="00161237">
          <w:t>on UPF/NW-TT interfaces also neighbour information</w:t>
        </w:r>
        <w:r w:rsidR="00EC3D2D">
          <w:t xml:space="preserve"> additionally</w:t>
        </w:r>
        <w:r w:rsidR="00161237">
          <w:t xml:space="preserve"> useful for topology discovery.</w:t>
        </w:r>
      </w:ins>
      <w:del w:id="93" w:author="Nokia" w:date="2022-08-09T14:27:00Z">
        <w:r w:rsidDel="00EC3D2D">
          <w:delText xml:space="preserve"> the IP address information of each DetNet Node interface</w:delText>
        </w:r>
      </w:del>
      <w:r>
        <w:t>.</w:t>
      </w:r>
    </w:p>
    <w:p w14:paraId="0AC64F3A" w14:textId="6C650E35" w:rsidR="006E5C5D" w:rsidDel="00EC3D2D" w:rsidRDefault="006E5C5D" w:rsidP="006E5C5D">
      <w:pPr>
        <w:pStyle w:val="NO"/>
        <w:rPr>
          <w:del w:id="94" w:author="Nokia" w:date="2022-08-09T14:28:00Z"/>
        </w:rPr>
      </w:pPr>
      <w:del w:id="95" w:author="Nokia" w:date="2022-08-09T14:28:00Z">
        <w:r w:rsidDel="00EC3D2D">
          <w:delText>NOTE 1:</w:delText>
        </w:r>
        <w:r w:rsidDel="00EC3D2D">
          <w:tab/>
          <w:delText>Additionally, other IP configuration information about the IP interface can be included, such as the underlying Layer 2 interface type, properties and identifiers (e.g. MAC address) or the interface MTU size. The TSCTSF can only read the underlying Layer 2 interface type, properties and identifiers (e.g. MAC address).</w:delText>
        </w:r>
      </w:del>
    </w:p>
    <w:p w14:paraId="74DA1D76" w14:textId="2C3F1E9D" w:rsidR="006E5C5D" w:rsidRDefault="006E5C5D" w:rsidP="006E5C5D">
      <w:r>
        <w:t xml:space="preserve">The </w:t>
      </w:r>
      <w:del w:id="96" w:author="Nokia" w:date="2022-08-09T14:28:00Z">
        <w:r w:rsidDel="002F6E3B">
          <w:delText xml:space="preserve">Detnet </w:delText>
        </w:r>
      </w:del>
      <w:proofErr w:type="spellStart"/>
      <w:ins w:id="97" w:author="Nokia" w:date="2022-08-09T14:28:00Z">
        <w:r w:rsidR="002F6E3B">
          <w:t>DetNet</w:t>
        </w:r>
        <w:proofErr w:type="spellEnd"/>
        <w:r w:rsidR="002F6E3B">
          <w:t xml:space="preserve"> </w:t>
        </w:r>
      </w:ins>
      <w:r>
        <w:t xml:space="preserve">controller needs </w:t>
      </w:r>
      <w:del w:id="98" w:author="Nokia" w:date="2022-08-09T14:28:00Z">
        <w:r w:rsidDel="00EC3D2D">
          <w:delText xml:space="preserve">to manage or </w:delText>
        </w:r>
      </w:del>
      <w:r>
        <w:t xml:space="preserve">to be aware of the data path taken by IP flows exchanged between </w:t>
      </w:r>
      <w:del w:id="99" w:author="Nokia" w:date="2022-08-09T14:28:00Z">
        <w:r w:rsidDel="002F6E3B">
          <w:delText xml:space="preserve">Detnet </w:delText>
        </w:r>
      </w:del>
      <w:proofErr w:type="spellStart"/>
      <w:ins w:id="100" w:author="Nokia" w:date="2022-08-09T14:28:00Z">
        <w:r w:rsidR="002F6E3B">
          <w:t>DetNet</w:t>
        </w:r>
        <w:proofErr w:type="spellEnd"/>
        <w:r w:rsidR="002F6E3B">
          <w:t xml:space="preserve"> </w:t>
        </w:r>
      </w:ins>
      <w:r>
        <w:t xml:space="preserve">hosts in order to be able to manage the QoS/resource reservation across the whole end-to-end path. For instance, the </w:t>
      </w:r>
      <w:proofErr w:type="spellStart"/>
      <w:r>
        <w:t>DetNet</w:t>
      </w:r>
      <w:proofErr w:type="spellEnd"/>
      <w:r>
        <w:t xml:space="preserve"> controller needs to know that if the 5GS </w:t>
      </w:r>
      <w:proofErr w:type="spellStart"/>
      <w:r>
        <w:t>DetNet</w:t>
      </w:r>
      <w:proofErr w:type="spellEnd"/>
      <w:r>
        <w:t xml:space="preserve"> Node receives an IP packet with a particular destination IP address from one of its UE interfaces, from which egress interface to which next hop </w:t>
      </w:r>
      <w:proofErr w:type="spellStart"/>
      <w:r>
        <w:t>DetNet</w:t>
      </w:r>
      <w:proofErr w:type="spellEnd"/>
      <w:r>
        <w:t xml:space="preserve"> Node it will forward it</w:t>
      </w:r>
      <w:del w:id="101" w:author="Nokia" w:date="2022-08-09T14:29:00Z">
        <w:r w:rsidDel="00F76940">
          <w:delText xml:space="preserve"> to</w:delText>
        </w:r>
      </w:del>
      <w:r>
        <w:t>.</w:t>
      </w:r>
      <w:del w:id="102" w:author="Nokia" w:date="2022-08-09T14:30:00Z">
        <w:r w:rsidDel="00BF2DE8">
          <w:delText xml:space="preserve"> Knowing the next hop address at the NW</w:delText>
        </w:r>
      </w:del>
      <w:del w:id="103" w:author="Nokia" w:date="2022-08-09T14:29:00Z">
        <w:r w:rsidDel="002E2A43">
          <w:delText xml:space="preserve"> </w:delText>
        </w:r>
      </w:del>
      <w:del w:id="104" w:author="Nokia" w:date="2022-08-09T14:30:00Z">
        <w:r w:rsidDel="00BF2DE8">
          <w:delText>TT is not enough information for the Detnet controller to know which IP path a given IP flow will use once it has been forwarded by the 5GS Detnet node</w:delText>
        </w:r>
      </w:del>
      <w:r>
        <w:t>.</w:t>
      </w:r>
    </w:p>
    <w:p w14:paraId="6EA93D50" w14:textId="19515C2E" w:rsidR="006E5C5D" w:rsidDel="00DB0148" w:rsidRDefault="006E5C5D" w:rsidP="006E5C5D">
      <w:pPr>
        <w:rPr>
          <w:del w:id="105" w:author="Nokia" w:date="2022-08-09T14:30:00Z"/>
        </w:rPr>
      </w:pPr>
      <w:del w:id="106" w:author="Nokia" w:date="2022-08-09T14:30:00Z">
        <w:r w:rsidDel="00DB0148">
          <w:delText>This version of the solution focuses on notifying the Detnet controller via the TSCTSF.</w:delText>
        </w:r>
      </w:del>
    </w:p>
    <w:p w14:paraId="6DA2133B" w14:textId="71896058" w:rsidR="006E5C5D" w:rsidDel="00DB0148" w:rsidRDefault="006E5C5D" w:rsidP="006E5C5D">
      <w:pPr>
        <w:rPr>
          <w:del w:id="107" w:author="Nokia" w:date="2022-08-09T14:30:00Z"/>
        </w:rPr>
      </w:pPr>
      <w:del w:id="108" w:author="Nokia" w:date="2022-08-09T14:30:00Z">
        <w:r w:rsidDel="00DB0148">
          <w:delText>The rest of this clause focuses on information retrieved at NW-TT side.</w:delText>
        </w:r>
      </w:del>
    </w:p>
    <w:p w14:paraId="7DC8B14C" w14:textId="50F0FBEE" w:rsidR="006E5C5D" w:rsidRDefault="00DB0148" w:rsidP="006E5C5D">
      <w:ins w:id="109" w:author="Nokia" w:date="2022-08-09T14:30:00Z">
        <w:r>
          <w:t xml:space="preserve">For </w:t>
        </w:r>
      </w:ins>
      <w:ins w:id="110" w:author="Nokia" w:date="2022-08-09T14:31:00Z">
        <w:r>
          <w:t xml:space="preserve">this purpose, </w:t>
        </w:r>
      </w:ins>
      <w:del w:id="111" w:author="Nokia" w:date="2022-08-09T14:31:00Z">
        <w:r w:rsidR="006E5C5D" w:rsidDel="00DB0148">
          <w:delText xml:space="preserve">For </w:delText>
        </w:r>
      </w:del>
      <w:ins w:id="112" w:author="Nokia" w:date="2022-08-09T14:31:00Z">
        <w:r w:rsidR="00E9122A">
          <w:t>for</w:t>
        </w:r>
        <w:r>
          <w:t xml:space="preserve"> </w:t>
        </w:r>
      </w:ins>
      <w:r w:rsidR="006E5C5D">
        <w:t xml:space="preserve">the </w:t>
      </w:r>
      <w:ins w:id="113" w:author="Nokia" w:date="2022-08-09T14:31:00Z">
        <w:r>
          <w:t>UPF/</w:t>
        </w:r>
      </w:ins>
      <w:r w:rsidR="006E5C5D">
        <w:t>NW-TT side</w:t>
      </w:r>
      <w:ins w:id="114" w:author="Nokia" w:date="2022-08-09T14:31:00Z">
        <w:r w:rsidR="00E9122A">
          <w:t xml:space="preserve"> interfaces</w:t>
        </w:r>
      </w:ins>
      <w:r w:rsidR="006E5C5D">
        <w:t xml:space="preserve">, </w:t>
      </w:r>
      <w:del w:id="115" w:author="Nokia" w:date="2022-08-09T14:32:00Z">
        <w:r w:rsidR="006E5C5D" w:rsidDel="008D2E7D">
          <w:delText>The IP routing information includes at least an array of routing table entries with at least the following information for both IPv4 and IPv6</w:delText>
        </w:r>
      </w:del>
      <w:ins w:id="116" w:author="Nokia" w:date="2022-08-09T14:32:00Z">
        <w:r w:rsidR="008D2E7D">
          <w:t xml:space="preserve">also the </w:t>
        </w:r>
      </w:ins>
      <w:ins w:id="117" w:author="Nokia" w:date="2022-08-09T14:33:00Z">
        <w:r w:rsidR="00790BE0">
          <w:t xml:space="preserve">IP </w:t>
        </w:r>
      </w:ins>
      <w:ins w:id="118" w:author="Nokia" w:date="2022-08-09T14:32:00Z">
        <w:r w:rsidR="008D2E7D">
          <w:t>forwarding table entries</w:t>
        </w:r>
      </w:ins>
      <w:ins w:id="119" w:author="Nokia" w:date="2022-08-09T14:33:00Z">
        <w:r w:rsidR="00790BE0">
          <w:t xml:space="preserve"> are optionally provided including the following information</w:t>
        </w:r>
      </w:ins>
      <w:r w:rsidR="006E5C5D">
        <w:t>:</w:t>
      </w:r>
    </w:p>
    <w:p w14:paraId="17469BFC" w14:textId="77777777" w:rsidR="006E5C5D" w:rsidRDefault="006E5C5D" w:rsidP="006E5C5D">
      <w:pPr>
        <w:pStyle w:val="B1"/>
      </w:pPr>
      <w:r>
        <w:t>-</w:t>
      </w:r>
      <w:r>
        <w:tab/>
        <w:t>IP address/prefix;</w:t>
      </w:r>
    </w:p>
    <w:p w14:paraId="0ADAD144" w14:textId="77777777" w:rsidR="006E5C5D" w:rsidRDefault="006E5C5D" w:rsidP="006E5C5D">
      <w:pPr>
        <w:pStyle w:val="B1"/>
      </w:pPr>
      <w:r>
        <w:t>-</w:t>
      </w:r>
      <w:r>
        <w:tab/>
        <w:t>address/prefix length;</w:t>
      </w:r>
    </w:p>
    <w:p w14:paraId="079AD275" w14:textId="77A894D9" w:rsidR="006E5C5D" w:rsidRDefault="006E5C5D" w:rsidP="006E5C5D">
      <w:pPr>
        <w:pStyle w:val="B1"/>
      </w:pPr>
      <w:r>
        <w:t>-</w:t>
      </w:r>
      <w:r>
        <w:tab/>
      </w:r>
      <w:ins w:id="120" w:author="Nokia" w:date="2022-08-09T14:32:00Z">
        <w:r w:rsidR="0013039C" w:rsidRPr="0013039C">
          <w:rPr>
            <w:lang w:val="en-GB"/>
          </w:rPr>
          <w:t xml:space="preserve">Destination IP interface or </w:t>
        </w:r>
      </w:ins>
      <w:del w:id="121" w:author="Nokia" w:date="2022-08-09T14:32:00Z">
        <w:r w:rsidDel="0013039C">
          <w:delText xml:space="preserve">Next </w:delText>
        </w:r>
      </w:del>
      <w:ins w:id="122" w:author="Nokia" w:date="2022-08-09T14:32:00Z">
        <w:r w:rsidR="0013039C" w:rsidRPr="00790BE0">
          <w:rPr>
            <w:lang w:val="en-GB"/>
          </w:rPr>
          <w:t>n</w:t>
        </w:r>
        <w:r w:rsidR="0013039C">
          <w:t xml:space="preserve">ext </w:t>
        </w:r>
      </w:ins>
      <w:r>
        <w:t>hop IP address.</w:t>
      </w:r>
    </w:p>
    <w:p w14:paraId="5988812F" w14:textId="2506D4D6" w:rsidR="006E5C5D" w:rsidRDefault="006E5C5D" w:rsidP="006E5C5D">
      <w:pPr>
        <w:pStyle w:val="NO"/>
      </w:pPr>
      <w:r>
        <w:t>NOTE </w:t>
      </w:r>
      <w:del w:id="123" w:author="Nokia" w:date="2022-08-09T14:34:00Z">
        <w:r w:rsidDel="001E7C96">
          <w:delText>2</w:delText>
        </w:r>
      </w:del>
      <w:ins w:id="124" w:author="Nokia" w:date="2022-08-09T14:34:00Z">
        <w:r w:rsidR="001E7C96" w:rsidRPr="00793A42">
          <w:rPr>
            <w:lang w:val="en-GB"/>
          </w:rPr>
          <w:t>1</w:t>
        </w:r>
      </w:ins>
      <w:r>
        <w:t>:</w:t>
      </w:r>
      <w:r>
        <w:tab/>
      </w:r>
      <w:ins w:id="125" w:author="Nokia" w:date="2022-08-09T14:34:00Z">
        <w:r w:rsidR="00793A42" w:rsidRPr="00793A42">
          <w:rPr>
            <w:lang w:val="en-GB"/>
          </w:rPr>
          <w:t xml:space="preserve"> </w:t>
        </w:r>
      </w:ins>
      <w:r>
        <w:t>Additionally, other information about the routes can be included such as cost or delay, or the source of the routing information (static vs. dynamic).</w:t>
      </w:r>
    </w:p>
    <w:p w14:paraId="64D0C821" w14:textId="0CB5EB3A" w:rsidR="006E5C5D" w:rsidRDefault="006E5C5D" w:rsidP="006E5C5D">
      <w:pPr>
        <w:pStyle w:val="NO"/>
      </w:pPr>
      <w:r>
        <w:t>NOTE </w:t>
      </w:r>
      <w:del w:id="126" w:author="Nokia" w:date="2022-08-09T14:34:00Z">
        <w:r w:rsidDel="00793A42">
          <w:delText>3</w:delText>
        </w:r>
      </w:del>
      <w:ins w:id="127" w:author="Nokia" w:date="2022-08-09T14:34:00Z">
        <w:r w:rsidR="00793A42" w:rsidRPr="00793A42">
          <w:rPr>
            <w:lang w:val="en-GB"/>
          </w:rPr>
          <w:t>2</w:t>
        </w:r>
      </w:ins>
      <w:r>
        <w:t>:</w:t>
      </w:r>
      <w:r>
        <w:tab/>
        <w:t>All the above information can be included in Port Management Information Containers</w:t>
      </w:r>
      <w:ins w:id="128" w:author="Nokia" w:date="2022-08-09T14:34:00Z">
        <w:r w:rsidR="00793A42" w:rsidRPr="00793A42">
          <w:rPr>
            <w:lang w:val="en-GB"/>
          </w:rPr>
          <w:t xml:space="preserve"> </w:t>
        </w:r>
        <w:r w:rsidR="00793A42">
          <w:rPr>
            <w:lang w:val="en-GB"/>
          </w:rPr>
          <w:t>(PMIC)</w:t>
        </w:r>
      </w:ins>
      <w:r>
        <w:t xml:space="preserve"> </w:t>
      </w:r>
      <w:del w:id="129" w:author="Nokia" w:date="2022-08-09T14:35:00Z">
        <w:r w:rsidDel="00AF6683">
          <w:delText>for NW-TT</w:delText>
        </w:r>
      </w:del>
      <w:ins w:id="130" w:author="Nokia" w:date="2022-08-09T14:35:00Z">
        <w:r w:rsidR="00AF6683" w:rsidRPr="00AF6683">
          <w:rPr>
            <w:lang w:val="en-GB"/>
          </w:rPr>
          <w:t>wh</w:t>
        </w:r>
        <w:r w:rsidR="00AF6683">
          <w:rPr>
            <w:lang w:val="en-GB"/>
          </w:rPr>
          <w:t>ile</w:t>
        </w:r>
      </w:ins>
      <w:r>
        <w:t xml:space="preserve"> it might be more efficient to use User Plane Node Management Information Containers</w:t>
      </w:r>
      <w:ins w:id="131" w:author="Nokia" w:date="2022-08-09T14:35:00Z">
        <w:r w:rsidR="00AF6683" w:rsidRPr="00AF6683">
          <w:rPr>
            <w:lang w:val="en-GB"/>
          </w:rPr>
          <w:t xml:space="preserve"> </w:t>
        </w:r>
        <w:r w:rsidR="00AF6683">
          <w:rPr>
            <w:lang w:val="en-GB"/>
          </w:rPr>
          <w:t>(UMIC)</w:t>
        </w:r>
      </w:ins>
      <w:r>
        <w:t xml:space="preserve"> to exchange the information for all NW-TT interfaces in a single container.</w:t>
      </w:r>
    </w:p>
    <w:p w14:paraId="389A94F2" w14:textId="3DDD79DB" w:rsidR="006E5C5D" w:rsidDel="006A566E" w:rsidRDefault="006E5C5D" w:rsidP="006E5C5D">
      <w:pPr>
        <w:rPr>
          <w:del w:id="132" w:author="Nokia" w:date="2022-08-09T14:36:00Z"/>
        </w:rPr>
      </w:pPr>
      <w:del w:id="133" w:author="Nokia" w:date="2022-08-09T14:36:00Z">
        <w:r w:rsidDel="006A566E">
          <w:delText xml:space="preserve">This allows the TSCTSF </w:delText>
        </w:r>
      </w:del>
      <w:del w:id="134" w:author="Nokia" w:date="2022-08-09T14:35:00Z">
        <w:r w:rsidDel="00115684">
          <w:delText xml:space="preserve">either </w:delText>
        </w:r>
      </w:del>
      <w:del w:id="135" w:author="Nokia" w:date="2022-08-09T14:36:00Z">
        <w:r w:rsidDel="006A566E">
          <w:delText>to learn interface specific IP routing information of each 5GS DetNet Node NW-TT side interface for address/prefixes not directly connected to the interface.</w:delText>
        </w:r>
      </w:del>
    </w:p>
    <w:p w14:paraId="1D50E487" w14:textId="61AEF9AB" w:rsidR="006E5C5D" w:rsidDel="006A566E" w:rsidRDefault="006E5C5D" w:rsidP="006E5C5D">
      <w:pPr>
        <w:rPr>
          <w:del w:id="136" w:author="Nokia" w:date="2022-08-09T14:36:00Z"/>
        </w:rPr>
      </w:pPr>
      <w:del w:id="137" w:author="Nokia" w:date="2022-08-09T14:36:00Z">
        <w:r w:rsidDel="006A566E">
          <w:delText>TSCTSF may learn the IP address and IP routing information from NW-TT interfaces, where this information may have been configured during the UPF / NW-TT setup or is even updated by IP routing protocols terminated at the NW-TT.</w:delText>
        </w:r>
      </w:del>
    </w:p>
    <w:p w14:paraId="435BD600" w14:textId="5E684D74" w:rsidR="006E5C5D" w:rsidDel="006A566E" w:rsidRDefault="006E5C5D" w:rsidP="006E5C5D">
      <w:pPr>
        <w:rPr>
          <w:del w:id="138" w:author="Nokia" w:date="2022-08-09T14:36:00Z"/>
        </w:rPr>
      </w:pPr>
      <w:del w:id="139" w:author="Nokia" w:date="2022-08-09T14:36:00Z">
        <w:r w:rsidDel="006A566E">
          <w:delText>If IP addressing or IP routing information changes in the NW-TT side (e.g. based on IP routing protocol update in UPF/NW-TT or based on receiving new explicit route from the DetNet controller) the update can be done by existing PMIC notification and updating procedures.</w:delText>
        </w:r>
      </w:del>
    </w:p>
    <w:p w14:paraId="352D985D" w14:textId="67375903" w:rsidR="006E5C5D" w:rsidDel="006A566E" w:rsidRDefault="006E5C5D" w:rsidP="006E5C5D">
      <w:pPr>
        <w:rPr>
          <w:del w:id="140" w:author="Nokia" w:date="2022-08-09T14:36:00Z"/>
        </w:rPr>
      </w:pPr>
      <w:del w:id="141" w:author="Nokia" w:date="2022-08-09T14:36:00Z">
        <w:r w:rsidDel="006A566E">
          <w:delText>IETF RFC 8344 [6] and RFC 8349 [11] define YANG data models for IP (address) and IP routing management, respectively. They form a good basis for the PMIC data model extensions.</w:delText>
        </w:r>
      </w:del>
    </w:p>
    <w:p w14:paraId="313B03E0" w14:textId="6DD294BC" w:rsidR="006E5C5D" w:rsidRDefault="006E5C5D" w:rsidP="006E5C5D">
      <w:pPr>
        <w:rPr>
          <w:ins w:id="142" w:author="Nokia" w:date="2022-08-09T14:37:00Z"/>
        </w:rPr>
      </w:pPr>
      <w:r>
        <w:t>While NW-TT is not necessary for IP routing/forwarding on N6, in the solution NW-TT is used for exposing</w:t>
      </w:r>
      <w:ins w:id="143" w:author="Nokia" w:date="2022-08-09T14:36:00Z">
        <w:r w:rsidR="00FE46B7">
          <w:t xml:space="preserve"> the inter</w:t>
        </w:r>
      </w:ins>
      <w:ins w:id="144" w:author="Nokia" w:date="2022-08-09T14:37:00Z">
        <w:r w:rsidR="00FE46B7">
          <w:t xml:space="preserve">face </w:t>
        </w:r>
      </w:ins>
      <w:del w:id="145" w:author="Nokia" w:date="2022-08-09T14:37:00Z">
        <w:r w:rsidDel="00FE46B7">
          <w:delText xml:space="preserve"> the</w:delText>
        </w:r>
      </w:del>
      <w:ins w:id="146" w:author="Nokia" w:date="2022-08-09T14:37:00Z">
        <w:r w:rsidR="00FE46B7">
          <w:t>and</w:t>
        </w:r>
      </w:ins>
      <w:r>
        <w:t xml:space="preserve"> interface specific routing/forwarding information to TSCTSF.</w:t>
      </w:r>
    </w:p>
    <w:p w14:paraId="7A0ABB7F" w14:textId="2DCEDDF9" w:rsidR="00E0021E" w:rsidRDefault="00E0021E" w:rsidP="006E5C5D">
      <w:pPr>
        <w:rPr>
          <w:ins w:id="147" w:author="Nokia" w:date="2022-08-09T14:38:00Z"/>
        </w:rPr>
      </w:pPr>
      <w:ins w:id="148" w:author="Nokia" w:date="2022-08-09T14:37:00Z">
        <w:r>
          <w:t xml:space="preserve">On UE side interfaces, also the following </w:t>
        </w:r>
        <w:r w:rsidR="00967969">
          <w:t>is optionally exposed</w:t>
        </w:r>
      </w:ins>
      <w:ins w:id="149" w:author="Nokia" w:date="2022-08-09T14:38:00Z">
        <w:r w:rsidR="00967969">
          <w:t xml:space="preserve"> to the TSCTSF for each interface:</w:t>
        </w:r>
      </w:ins>
    </w:p>
    <w:p w14:paraId="7DA43002" w14:textId="569888BD" w:rsidR="00967969" w:rsidRDefault="00967969" w:rsidP="00967969">
      <w:pPr>
        <w:numPr>
          <w:ilvl w:val="0"/>
          <w:numId w:val="24"/>
        </w:numPr>
        <w:rPr>
          <w:ins w:id="150" w:author="Nokia" w:date="2022-08-09T14:38:00Z"/>
        </w:rPr>
      </w:pPr>
      <w:ins w:id="151" w:author="Nokia" w:date="2022-08-09T14:38:00Z">
        <w:r>
          <w:t>Framed routes associated with the interface</w:t>
        </w:r>
      </w:ins>
    </w:p>
    <w:p w14:paraId="4DCD089C" w14:textId="4F8E7954" w:rsidR="009403AD" w:rsidRDefault="009403AD" w:rsidP="009403AD">
      <w:pPr>
        <w:numPr>
          <w:ilvl w:val="0"/>
          <w:numId w:val="24"/>
        </w:numPr>
      </w:pPr>
      <w:ins w:id="152" w:author="Nokia" w:date="2022-08-09T14:38:00Z">
        <w:r>
          <w:t>IPv6 prefixes delegated via the interface</w:t>
        </w:r>
      </w:ins>
    </w:p>
    <w:p w14:paraId="401064EB" w14:textId="77777777" w:rsidR="006E5C5D" w:rsidRPr="007006A2" w:rsidRDefault="006E5C5D" w:rsidP="006E5C5D">
      <w:pPr>
        <w:rPr>
          <w:b/>
          <w:bCs/>
        </w:rPr>
      </w:pPr>
      <w:r w:rsidRPr="007006A2">
        <w:rPr>
          <w:b/>
          <w:bCs/>
        </w:rPr>
        <w:t xml:space="preserve">TSCTSF exposing information to the </w:t>
      </w:r>
      <w:proofErr w:type="spellStart"/>
      <w:r w:rsidRPr="007006A2">
        <w:rPr>
          <w:b/>
          <w:bCs/>
        </w:rPr>
        <w:t>DetNet</w:t>
      </w:r>
      <w:proofErr w:type="spellEnd"/>
      <w:r w:rsidRPr="007006A2">
        <w:rPr>
          <w:b/>
          <w:bCs/>
        </w:rPr>
        <w:t xml:space="preserve"> controller</w:t>
      </w:r>
    </w:p>
    <w:p w14:paraId="00560649" w14:textId="2962956B" w:rsidR="00046131" w:rsidRDefault="006E5C5D" w:rsidP="006E5C5D">
      <w:pPr>
        <w:rPr>
          <w:ins w:id="153" w:author="Nokia" w:date="2022-08-09T14:42:00Z"/>
        </w:rPr>
      </w:pPr>
      <w:r>
        <w:t xml:space="preserve">After it has learned </w:t>
      </w:r>
      <w:del w:id="154" w:author="Nokia" w:date="2022-08-09T14:39:00Z">
        <w:r w:rsidDel="00FE7E92">
          <w:delText>or configured the</w:delText>
        </w:r>
      </w:del>
      <w:ins w:id="155" w:author="Nokia" w:date="2022-08-09T14:39:00Z">
        <w:r w:rsidR="00FE7E92">
          <w:t xml:space="preserve">about the 5GS </w:t>
        </w:r>
        <w:proofErr w:type="spellStart"/>
        <w:r w:rsidR="00FE7E92">
          <w:t>DetNet</w:t>
        </w:r>
        <w:proofErr w:type="spellEnd"/>
        <w:r w:rsidR="00FE7E92">
          <w:t xml:space="preserve"> Node interfaces</w:t>
        </w:r>
        <w:r w:rsidR="00361B1A">
          <w:t xml:space="preserve"> and their</w:t>
        </w:r>
      </w:ins>
      <w:r>
        <w:t xml:space="preserve"> IP </w:t>
      </w:r>
      <w:del w:id="156" w:author="Nokia" w:date="2022-08-09T14:39:00Z">
        <w:r w:rsidDel="00361B1A">
          <w:delText xml:space="preserve">interface, IP address and </w:delText>
        </w:r>
      </w:del>
      <w:proofErr w:type="spellStart"/>
      <w:r>
        <w:t>IP</w:t>
      </w:r>
      <w:proofErr w:type="spellEnd"/>
      <w:r>
        <w:t xml:space="preserve"> routing</w:t>
      </w:r>
      <w:ins w:id="157" w:author="Nokia" w:date="2022-08-09T14:40:00Z">
        <w:r w:rsidR="00361B1A">
          <w:t>/forwarding</w:t>
        </w:r>
      </w:ins>
      <w:r>
        <w:t xml:space="preserve"> information</w:t>
      </w:r>
      <w:del w:id="158" w:author="Nokia" w:date="2022-08-09T14:40:00Z">
        <w:r w:rsidDel="008D4852">
          <w:delText xml:space="preserve"> related to UE and NW-TT interfaces</w:delText>
        </w:r>
      </w:del>
      <w:r>
        <w:t xml:space="preserve">, the TSCTSF combines all the information into a single representation and makes it available for the </w:t>
      </w:r>
      <w:proofErr w:type="spellStart"/>
      <w:r>
        <w:t>DetNet</w:t>
      </w:r>
      <w:proofErr w:type="spellEnd"/>
      <w:r>
        <w:t xml:space="preserve"> controller. </w:t>
      </w:r>
      <w:ins w:id="159" w:author="Nokia" w:date="2022-08-09T14:43:00Z">
        <w:r w:rsidR="00046131">
          <w:t xml:space="preserve">The information can be exposed to the </w:t>
        </w:r>
        <w:proofErr w:type="spellStart"/>
        <w:r w:rsidR="00046131">
          <w:t>DetNet</w:t>
        </w:r>
        <w:proofErr w:type="spellEnd"/>
        <w:r w:rsidR="00046131">
          <w:t xml:space="preserve"> controller using IETF RFC 8343, 8344 and 8345 YANG data models. RFC 8343 YANG may need to be extended with new interface type “3GPP” and any new information associated with it. </w:t>
        </w:r>
      </w:ins>
    </w:p>
    <w:p w14:paraId="4FFC5C38" w14:textId="755FDA08" w:rsidR="006E5C5D" w:rsidRDefault="006E5C5D" w:rsidP="006E5C5D">
      <w:r>
        <w:t xml:space="preserve">Based on this information the </w:t>
      </w:r>
      <w:proofErr w:type="spellStart"/>
      <w:r>
        <w:t>DetNet</w:t>
      </w:r>
      <w:proofErr w:type="spellEnd"/>
      <w:r>
        <w:t xml:space="preserve"> controller learns 5GS </w:t>
      </w:r>
      <w:proofErr w:type="spellStart"/>
      <w:r>
        <w:t>DetNet</w:t>
      </w:r>
      <w:proofErr w:type="spellEnd"/>
      <w:r>
        <w:t xml:space="preserve"> Node interfaces, their IP addresses and IP prefixes, and the 5GS </w:t>
      </w:r>
      <w:proofErr w:type="spellStart"/>
      <w:r>
        <w:t>DetNet</w:t>
      </w:r>
      <w:proofErr w:type="spellEnd"/>
      <w:r>
        <w:t xml:space="preserve"> Node IP routing</w:t>
      </w:r>
      <w:ins w:id="160" w:author="Nokia" w:date="2022-08-09T14:43:00Z">
        <w:r w:rsidR="001B6B42">
          <w:t>/forwarding</w:t>
        </w:r>
      </w:ins>
      <w:r>
        <w:t xml:space="preserve"> </w:t>
      </w:r>
      <w:del w:id="161" w:author="Nokia" w:date="2022-08-09T14:43:00Z">
        <w:r w:rsidDel="001B6B42">
          <w:delText>base</w:delText>
        </w:r>
      </w:del>
      <w:ins w:id="162" w:author="Nokia" w:date="2022-08-09T14:43:00Z">
        <w:r w:rsidR="001B6B42">
          <w:t>status</w:t>
        </w:r>
      </w:ins>
      <w:r>
        <w:t xml:space="preserve">. Using this information and similar information collected from the other </w:t>
      </w:r>
      <w:proofErr w:type="spellStart"/>
      <w:r>
        <w:t>DetNet</w:t>
      </w:r>
      <w:proofErr w:type="spellEnd"/>
      <w:r>
        <w:t xml:space="preserve"> IP data plane nodes, the </w:t>
      </w:r>
      <w:proofErr w:type="spellStart"/>
      <w:r>
        <w:t>DetNet</w:t>
      </w:r>
      <w:proofErr w:type="spellEnd"/>
      <w:r>
        <w:t xml:space="preserve"> controller is able to </w:t>
      </w:r>
      <w:del w:id="163" w:author="Nokia" w:date="2022-08-09T14:44:00Z">
        <w:r w:rsidDel="005E78D0">
          <w:delText>calculate routes</w:delText>
        </w:r>
      </w:del>
      <w:ins w:id="164" w:author="Nokia" w:date="2022-08-09T14:44:00Z">
        <w:r w:rsidR="005E78D0">
          <w:t xml:space="preserve">determine with </w:t>
        </w:r>
        <w:proofErr w:type="spellStart"/>
        <w:r w:rsidR="005E78D0">
          <w:t>DetNet</w:t>
        </w:r>
        <w:proofErr w:type="spellEnd"/>
        <w:r w:rsidR="005E78D0">
          <w:t xml:space="preserve"> traffic flows with given source and destination addresses are </w:t>
        </w:r>
        <w:r w:rsidR="008B40CD">
          <w:t xml:space="preserve">to be forwarded via the 5GS </w:t>
        </w:r>
        <w:proofErr w:type="spellStart"/>
        <w:r w:rsidR="008B40CD">
          <w:t>DetNet</w:t>
        </w:r>
        <w:proofErr w:type="spellEnd"/>
        <w:r w:rsidR="008B40CD">
          <w:t xml:space="preserve"> N</w:t>
        </w:r>
      </w:ins>
      <w:ins w:id="165" w:author="Nokia" w:date="2022-08-09T14:45:00Z">
        <w:r w:rsidR="008B40CD">
          <w:t xml:space="preserve">ode and which ingress and egress interfaces </w:t>
        </w:r>
        <w:r w:rsidR="00383542">
          <w:t>they will use.</w:t>
        </w:r>
      </w:ins>
      <w:del w:id="166" w:author="Nokia" w:date="2022-08-09T14:45:00Z">
        <w:r w:rsidDel="008B40CD">
          <w:delText xml:space="preserve"> for DetNet traffic flows through the network</w:delText>
        </w:r>
      </w:del>
      <w:r>
        <w:t>.</w:t>
      </w:r>
    </w:p>
    <w:p w14:paraId="1F6AA9CF" w14:textId="77777777" w:rsidR="006E5C5D" w:rsidRPr="00694E39" w:rsidRDefault="006E5C5D" w:rsidP="006E5C5D">
      <w:r>
        <w:t>The way to exchange PMIC and UMIC between the TSCTSF and the NW-TT (via PCF, SMF, etc.) is as defined in Rel-17 for TSC. The difference is that the content of the PMIC/UMIC may differ as explained above.</w:t>
      </w:r>
    </w:p>
    <w:p w14:paraId="5A013F64" w14:textId="77777777" w:rsidR="006E5C5D" w:rsidRPr="007006A2" w:rsidRDefault="006E5C5D" w:rsidP="006E5C5D">
      <w:pPr>
        <w:pStyle w:val="Heading3"/>
        <w:rPr>
          <w:rFonts w:eastAsia="Arial"/>
        </w:rPr>
      </w:pPr>
      <w:bookmarkStart w:id="167" w:name="_Toc104894931"/>
      <w:r w:rsidRPr="007006A2">
        <w:rPr>
          <w:rFonts w:eastAsia="Arial"/>
        </w:rPr>
        <w:t>6.8.3</w:t>
      </w:r>
      <w:r w:rsidRPr="007006A2">
        <w:tab/>
      </w:r>
      <w:r w:rsidRPr="007006A2">
        <w:rPr>
          <w:rFonts w:eastAsia="Arial"/>
        </w:rPr>
        <w:t>Procedures</w:t>
      </w:r>
      <w:bookmarkEnd w:id="167"/>
    </w:p>
    <w:p w14:paraId="7CE9CD52" w14:textId="6845EC23" w:rsidR="006E5C5D" w:rsidRPr="007006A2" w:rsidRDefault="001F13C0" w:rsidP="006E5C5D">
      <w:pPr>
        <w:pStyle w:val="TH"/>
      </w:pPr>
      <w:r w:rsidRPr="007006A2">
        <w:object w:dxaOrig="6641" w:dyaOrig="4601" w14:anchorId="166B035D">
          <v:shape id="_x0000_i1027" type="#_x0000_t75" style="width:480.15pt;height:348.05pt" o:ole="">
            <v:imagedata r:id="rId14" o:title=""/>
          </v:shape>
          <o:OLEObject Type="Embed" ProgID="Visio.Drawing.11" ShapeID="_x0000_i1027" DrawAspect="Content" ObjectID="_1721652225" r:id="rId15"/>
        </w:object>
      </w:r>
    </w:p>
    <w:p w14:paraId="3076B581" w14:textId="77777777" w:rsidR="006E5C5D" w:rsidRPr="007006A2" w:rsidRDefault="006E5C5D" w:rsidP="006E5C5D">
      <w:pPr>
        <w:pStyle w:val="TF"/>
      </w:pPr>
      <w:r w:rsidRPr="007006A2">
        <w:t>Figure 6.8.3</w:t>
      </w:r>
      <w:r w:rsidRPr="007006A2">
        <w:noBreakHyphen/>
        <w:t>1</w:t>
      </w:r>
    </w:p>
    <w:p w14:paraId="551DF34C" w14:textId="77777777" w:rsidR="006E5C5D" w:rsidRDefault="006E5C5D" w:rsidP="006E5C5D">
      <w:pPr>
        <w:pStyle w:val="B1"/>
      </w:pPr>
      <w:r w:rsidRPr="00B04A76">
        <w:t>1.</w:t>
      </w:r>
      <w:r w:rsidRPr="00B04A76">
        <w:tab/>
        <w:t>PDU Session Establishment as defined clause 4.3.2.2.1-1 of TS 23.502 [13] is used to establish a PDU Session serving for TSC.</w:t>
      </w:r>
    </w:p>
    <w:p w14:paraId="790B97DA" w14:textId="77777777" w:rsidR="006E5C5D" w:rsidRDefault="006E5C5D" w:rsidP="006E5C5D">
      <w:pPr>
        <w:pStyle w:val="B1"/>
      </w:pPr>
      <w:r w:rsidRPr="00B04A76">
        <w:tab/>
        <w:t xml:space="preserve">The SMF may determine the need to use dedicated resources (e.g. dedicated UPF(s)) for the 5GS </w:t>
      </w:r>
      <w:proofErr w:type="spellStart"/>
      <w:r w:rsidRPr="00B04A76">
        <w:t>DetNet</w:t>
      </w:r>
      <w:proofErr w:type="spellEnd"/>
      <w:r w:rsidRPr="00B04A76">
        <w:t xml:space="preserve"> Router based on local policies associated with the DNN and/or S-NSSAI.</w:t>
      </w:r>
    </w:p>
    <w:p w14:paraId="4CCD7FF4" w14:textId="77777777" w:rsidR="006E5C5D" w:rsidRDefault="006E5C5D" w:rsidP="006E5C5D">
      <w:pPr>
        <w:pStyle w:val="B1"/>
      </w:pPr>
      <w:r w:rsidRPr="00B04A76">
        <w:tab/>
        <w:t>During this procedure, the SMF selects a UPF, which supports functions as defined in clause 5.28.1 of TS 23.501 [12], for the PDU Session.</w:t>
      </w:r>
    </w:p>
    <w:p w14:paraId="02B293ED" w14:textId="77777777" w:rsidR="006E5C5D" w:rsidRDefault="006E5C5D" w:rsidP="006E5C5D">
      <w:pPr>
        <w:pStyle w:val="B1"/>
      </w:pPr>
      <w:r w:rsidRPr="00B04A76">
        <w:tab/>
        <w:t>During this procedure, the SMF receives the allocated port number for UE IP interface and user-plane Node ID from the UPF: The UPF allocates the port number for UE, after receiving N4 Session Establishment Request message. The UPF retrieves also the user-plane Node ID (from the NW-TT) and provides its value to the SMF via N4 Session Level Reporting.</w:t>
      </w:r>
    </w:p>
    <w:p w14:paraId="17E1AE3C" w14:textId="4089DAE9" w:rsidR="006E5C5D" w:rsidRPr="000B1E64" w:rsidRDefault="006E5C5D" w:rsidP="006E5C5D">
      <w:pPr>
        <w:pStyle w:val="B1"/>
        <w:rPr>
          <w:lang w:val="en-GB"/>
        </w:rPr>
      </w:pPr>
      <w:r w:rsidRPr="00B04A76">
        <w:tab/>
        <w:t>During this procedure the SMF may also receive the UE</w:t>
      </w:r>
      <w:del w:id="168" w:author="Nokia" w:date="2022-08-09T14:47:00Z">
        <w:r w:rsidRPr="00B04A76" w:rsidDel="006E14CB">
          <w:delText>-DS-TT</w:delText>
        </w:r>
      </w:del>
      <w:r w:rsidRPr="00B04A76">
        <w:t xml:space="preserve"> residence time </w:t>
      </w:r>
      <w:del w:id="169" w:author="Nokia" w:date="2022-08-09T14:47:00Z">
        <w:r w:rsidRPr="00B04A76" w:rsidDel="006E14CB">
          <w:delText>(if a DS TT is supported)</w:delText>
        </w:r>
      </w:del>
      <w:ins w:id="170" w:author="LTHBM0" w:date="2022-08-10T15:34:00Z">
        <w:r w:rsidR="00665B40" w:rsidRPr="00665B40">
          <w:rPr>
            <w:lang w:val="en-GB"/>
          </w:rPr>
          <w:t xml:space="preserve"> </w:t>
        </w:r>
        <w:r w:rsidR="00665B40" w:rsidRPr="000B1E64">
          <w:rPr>
            <w:lang w:val="en-GB"/>
          </w:rPr>
          <w:t>a</w:t>
        </w:r>
        <w:r w:rsidR="00665B40">
          <w:rPr>
            <w:lang w:val="en-GB"/>
          </w:rPr>
          <w:t>nd will learn any framed routes associated with UE’s PDU session and/or determine any IPv6 prefixes delegated to the UE</w:t>
        </w:r>
      </w:ins>
      <w:ins w:id="171" w:author="Nokia" w:date="2022-08-09T14:49:00Z">
        <w:r w:rsidR="003F05DA">
          <w:rPr>
            <w:lang w:val="en-GB"/>
          </w:rPr>
          <w:t>.</w:t>
        </w:r>
      </w:ins>
    </w:p>
    <w:p w14:paraId="47E6040C" w14:textId="77777777" w:rsidR="006E5C5D" w:rsidRDefault="006E5C5D" w:rsidP="006E5C5D">
      <w:pPr>
        <w:pStyle w:val="B1"/>
      </w:pPr>
      <w:r w:rsidRPr="00B04A76">
        <w:t>2.</w:t>
      </w:r>
      <w:r w:rsidRPr="00B04A76">
        <w:tab/>
        <w:t xml:space="preserve">The SMF sends the information received in step 1 to the TSCTSF via PCF (via </w:t>
      </w:r>
      <w:proofErr w:type="spellStart"/>
      <w:r w:rsidRPr="00B04A76">
        <w:t>Npcf_SMPolicyControl</w:t>
      </w:r>
      <w:proofErr w:type="spellEnd"/>
      <w:r w:rsidRPr="00B04A76">
        <w:t xml:space="preserve"> service as defined in clause 4.16 of TS 23.502 [13]). The TSCTSF stores the binding relationship between 5GS user-plane Node ID, port number and UE IP address for future configuration. The TSCTSF requests creation (using the </w:t>
      </w:r>
      <w:proofErr w:type="spellStart"/>
      <w:r w:rsidRPr="00B04A76">
        <w:t>Npcf_PolicyAuthorization</w:t>
      </w:r>
      <w:proofErr w:type="spellEnd"/>
      <w:r w:rsidRPr="00B04A76">
        <w:t xml:space="preserve"> service as defined in clause 4.16.5.1 of TS 23.502 [13]) of a new AF session associated with the UE IP address and may subscribe for TSC events over the newly created AF session.</w:t>
      </w:r>
    </w:p>
    <w:p w14:paraId="5E361F71" w14:textId="77777777" w:rsidR="006E5C5D" w:rsidRDefault="006E5C5D" w:rsidP="006E5C5D">
      <w:pPr>
        <w:pStyle w:val="B1"/>
      </w:pPr>
      <w:r w:rsidRPr="00B04A76">
        <w:tab/>
        <w:t xml:space="preserve">Using the 5GS user-plane Node ID the TSCTSF subscribes with the NW-TT for receiving user plane node management information changes for the 5GS </w:t>
      </w:r>
      <w:proofErr w:type="spellStart"/>
      <w:r w:rsidRPr="00B04A76">
        <w:t>DetNet</w:t>
      </w:r>
      <w:proofErr w:type="spellEnd"/>
      <w:r w:rsidRPr="00B04A76">
        <w:t xml:space="preserve"> Node indicated by the 5GS user-plane Node ID as described in clause 5.28.3.1 of TS 23.501 [12].</w:t>
      </w:r>
    </w:p>
    <w:p w14:paraId="5D611F25" w14:textId="77777777" w:rsidR="006E5C5D" w:rsidRDefault="006E5C5D" w:rsidP="006E5C5D">
      <w:pPr>
        <w:pStyle w:val="B1"/>
      </w:pPr>
      <w:r w:rsidRPr="00B04A76">
        <w:tab/>
        <w:t>After receiving a User plane node Management Information Container (UMIC) containing the NW-TT port numbers, the TSCTSF subscribes with the NW-TT for receiving NW-TT port management information changes for the NW-TT port indicated by each of the NW-TT port numbers as described in clause 5.28.3.1 of TS 23.501 [12].</w:t>
      </w:r>
    </w:p>
    <w:p w14:paraId="71F4BA43" w14:textId="77777777" w:rsidR="006E5C5D" w:rsidRDefault="006E5C5D" w:rsidP="006E5C5D">
      <w:pPr>
        <w:pStyle w:val="B1"/>
      </w:pPr>
      <w:r w:rsidRPr="00B04A76">
        <w:tab/>
        <w:t xml:space="preserve">The TSCTSF can use any </w:t>
      </w:r>
      <w:proofErr w:type="spellStart"/>
      <w:r w:rsidRPr="00B04A76">
        <w:t>Npcf</w:t>
      </w:r>
      <w:proofErr w:type="spellEnd"/>
      <w:r w:rsidRPr="00B04A76">
        <w:t xml:space="preserve"> session (any PDU Session) to subscribe with the NW-TT for node or port management information notifications. Similarly, the UPF can use any N4 session (any PDU Session) to send node or port management information notifications.</w:t>
      </w:r>
    </w:p>
    <w:p w14:paraId="549A84CA" w14:textId="3D0D35DD" w:rsidR="006E5C5D" w:rsidRDefault="006E5C5D" w:rsidP="006E5C5D">
      <w:pPr>
        <w:pStyle w:val="B1"/>
      </w:pPr>
      <w:r w:rsidRPr="00B04A76">
        <w:t>3.</w:t>
      </w:r>
      <w:r w:rsidRPr="00B04A76">
        <w:tab/>
        <w:t>The TSCTSF learns the port management capabilities and interface information of each NW-TT interface. If NW-TT interfaces have locally available IP address or IP routing</w:t>
      </w:r>
      <w:ins w:id="172" w:author="Nokia" w:date="2022-08-09T14:50:00Z">
        <w:r w:rsidR="006F367D" w:rsidRPr="006F367D">
          <w:rPr>
            <w:lang w:val="en-GB"/>
          </w:rPr>
          <w:t>/f</w:t>
        </w:r>
        <w:r w:rsidR="006F367D">
          <w:rPr>
            <w:lang w:val="en-GB"/>
          </w:rPr>
          <w:t>orwarding</w:t>
        </w:r>
      </w:ins>
      <w:r w:rsidRPr="00B04A76">
        <w:t xml:space="preserve"> information, the TSCTSF learns it from the NW-TT.</w:t>
      </w:r>
    </w:p>
    <w:p w14:paraId="46E51B50" w14:textId="102AA27D" w:rsidR="006E5C5D" w:rsidRDefault="006E5C5D" w:rsidP="006E5C5D">
      <w:pPr>
        <w:pStyle w:val="B1"/>
      </w:pPr>
      <w:r w:rsidRPr="00B04A76">
        <w:t>4.</w:t>
      </w:r>
      <w:r w:rsidRPr="00B04A76">
        <w:tab/>
        <w:t>The TSCTSF now has the up-to-date IP address and IP routing</w:t>
      </w:r>
      <w:ins w:id="173" w:author="Nokia" w:date="2022-08-09T14:50:00Z">
        <w:r w:rsidR="009839CF" w:rsidRPr="009839CF">
          <w:rPr>
            <w:lang w:val="en-GB"/>
          </w:rPr>
          <w:t>/f</w:t>
        </w:r>
        <w:r w:rsidR="009839CF">
          <w:rPr>
            <w:lang w:val="en-GB"/>
          </w:rPr>
          <w:t>orwarding</w:t>
        </w:r>
      </w:ins>
      <w:r w:rsidRPr="00B04A76">
        <w:t xml:space="preserve"> information of each UE and NW-TT interface. It combines it and makes it available for the </w:t>
      </w:r>
      <w:proofErr w:type="spellStart"/>
      <w:r w:rsidRPr="00B04A76">
        <w:t>DetNet</w:t>
      </w:r>
      <w:proofErr w:type="spellEnd"/>
      <w:r w:rsidRPr="00B04A76">
        <w:t xml:space="preserve"> controller</w:t>
      </w:r>
      <w:ins w:id="174" w:author="Nokia" w:date="2022-08-09T14:51:00Z">
        <w:r w:rsidR="005958EF" w:rsidRPr="005958EF">
          <w:rPr>
            <w:lang w:val="en-GB"/>
          </w:rPr>
          <w:t xml:space="preserve"> </w:t>
        </w:r>
        <w:r w:rsidR="005958EF">
          <w:rPr>
            <w:lang w:val="en-GB"/>
          </w:rPr>
          <w:t>using YANG data models defined in RFC 8343, 8344 and 8345</w:t>
        </w:r>
      </w:ins>
      <w:r w:rsidRPr="00B04A76">
        <w:t>.</w:t>
      </w:r>
    </w:p>
    <w:p w14:paraId="5E55B569" w14:textId="77777777" w:rsidR="006E5C5D" w:rsidRPr="00391B3C" w:rsidRDefault="006E5C5D" w:rsidP="006E5C5D">
      <w:pPr>
        <w:pStyle w:val="Heading3"/>
        <w:rPr>
          <w:rFonts w:eastAsia="Arial"/>
        </w:rPr>
      </w:pPr>
      <w:bookmarkStart w:id="175" w:name="_Toc104894932"/>
      <w:r w:rsidRPr="00391B3C">
        <w:rPr>
          <w:rFonts w:eastAsia="Arial"/>
        </w:rPr>
        <w:t>6.8.4</w:t>
      </w:r>
      <w:r w:rsidRPr="00391B3C">
        <w:tab/>
      </w:r>
      <w:r w:rsidRPr="00391B3C">
        <w:rPr>
          <w:rFonts w:eastAsia="Arial"/>
        </w:rPr>
        <w:t>Impacts on services, entities and interfaces</w:t>
      </w:r>
      <w:bookmarkEnd w:id="175"/>
    </w:p>
    <w:p w14:paraId="191D65D2" w14:textId="77777777" w:rsidR="006E5C5D" w:rsidRPr="00391B3C" w:rsidRDefault="006E5C5D" w:rsidP="006E5C5D">
      <w:r w:rsidRPr="00391B3C">
        <w:t>TSCTSF:</w:t>
      </w:r>
    </w:p>
    <w:p w14:paraId="17D7F99D" w14:textId="6E9857C0" w:rsidR="006E5C5D" w:rsidRPr="00391B3C" w:rsidRDefault="006E5C5D" w:rsidP="006E5C5D">
      <w:pPr>
        <w:pStyle w:val="B1"/>
      </w:pPr>
      <w:r w:rsidRPr="00391B3C">
        <w:t>-</w:t>
      </w:r>
      <w:r w:rsidRPr="00391B3C">
        <w:tab/>
        <w:t xml:space="preserve">Learns </w:t>
      </w:r>
      <w:ins w:id="176" w:author="Nokia" w:date="2022-08-09T14:52:00Z">
        <w:r w:rsidR="00376A9F" w:rsidRPr="00376A9F">
          <w:rPr>
            <w:lang w:val="en-GB"/>
          </w:rPr>
          <w:t>in</w:t>
        </w:r>
        <w:r w:rsidR="00376A9F">
          <w:rPr>
            <w:lang w:val="en-GB"/>
          </w:rPr>
          <w:t xml:space="preserve">terface </w:t>
        </w:r>
        <w:r w:rsidR="000A6BF4">
          <w:rPr>
            <w:lang w:val="en-GB"/>
          </w:rPr>
          <w:t>specific info</w:t>
        </w:r>
      </w:ins>
      <w:ins w:id="177" w:author="Nokia" w:date="2022-08-09T14:53:00Z">
        <w:r w:rsidR="000A6BF4">
          <w:rPr>
            <w:lang w:val="en-GB"/>
          </w:rPr>
          <w:t>rmation</w:t>
        </w:r>
        <w:r w:rsidR="000068AA">
          <w:rPr>
            <w:lang w:val="en-GB"/>
          </w:rPr>
          <w:t xml:space="preserve"> from</w:t>
        </w:r>
        <w:r w:rsidR="00D02A40">
          <w:rPr>
            <w:lang w:val="en-GB"/>
          </w:rPr>
          <w:t xml:space="preserve"> each UE and UPF/NW-TT </w:t>
        </w:r>
        <w:r w:rsidR="00DB7C11">
          <w:rPr>
            <w:lang w:val="en-GB"/>
          </w:rPr>
          <w:t>side interface</w:t>
        </w:r>
      </w:ins>
      <w:ins w:id="178" w:author="Nokia" w:date="2022-08-09T14:55:00Z">
        <w:r w:rsidR="00636A4E">
          <w:rPr>
            <w:lang w:val="en-GB"/>
          </w:rPr>
          <w:t xml:space="preserve"> including </w:t>
        </w:r>
        <w:r w:rsidR="001E398A">
          <w:rPr>
            <w:lang w:val="en-GB"/>
          </w:rPr>
          <w:t xml:space="preserve">interface-type, </w:t>
        </w:r>
        <w:r w:rsidR="00F50791">
          <w:rPr>
            <w:lang w:val="en-GB"/>
          </w:rPr>
          <w:t xml:space="preserve">interface IP configuration, </w:t>
        </w:r>
        <w:r w:rsidR="00090629">
          <w:rPr>
            <w:lang w:val="en-GB"/>
          </w:rPr>
          <w:t>IP forwarding info</w:t>
        </w:r>
      </w:ins>
      <w:ins w:id="179" w:author="Nokia" w:date="2022-08-09T14:56:00Z">
        <w:r w:rsidR="00090629">
          <w:rPr>
            <w:lang w:val="en-GB"/>
          </w:rPr>
          <w:t>rmation</w:t>
        </w:r>
        <w:r w:rsidR="001F4F8A">
          <w:rPr>
            <w:lang w:val="en-GB"/>
          </w:rPr>
          <w:t xml:space="preserve"> related to the interface and </w:t>
        </w:r>
        <w:r w:rsidR="00034519">
          <w:rPr>
            <w:lang w:val="en-GB"/>
          </w:rPr>
          <w:t xml:space="preserve">from UPF/NW-TT side interfaces also </w:t>
        </w:r>
        <w:r w:rsidR="00ED3497">
          <w:rPr>
            <w:lang w:val="en-GB"/>
          </w:rPr>
          <w:t xml:space="preserve">neighbour </w:t>
        </w:r>
        <w:r w:rsidR="00677465">
          <w:rPr>
            <w:lang w:val="en-GB"/>
          </w:rPr>
          <w:t>information</w:t>
        </w:r>
      </w:ins>
      <w:ins w:id="180" w:author="Nokia" w:date="2022-08-09T14:53:00Z">
        <w:r w:rsidR="00DB7C11">
          <w:rPr>
            <w:lang w:val="en-GB"/>
          </w:rPr>
          <w:t>.</w:t>
        </w:r>
      </w:ins>
      <w:ins w:id="181" w:author="Nokia" w:date="2022-08-09T14:54:00Z">
        <w:r w:rsidR="00E03703">
          <w:rPr>
            <w:lang w:val="en-GB"/>
          </w:rPr>
          <w:t xml:space="preserve"> </w:t>
        </w:r>
      </w:ins>
      <w:del w:id="182" w:author="Nokia" w:date="2022-08-09T14:54:00Z">
        <w:r w:rsidRPr="00391B3C" w:rsidDel="00E03703">
          <w:delText>IP addressing and IP routing information on NW-TT using extended Port Management Information Container data model.</w:delText>
        </w:r>
      </w:del>
    </w:p>
    <w:p w14:paraId="538FCB15" w14:textId="77777777" w:rsidR="006E5C5D" w:rsidRPr="00391B3C" w:rsidDel="006C2F20" w:rsidRDefault="006E5C5D" w:rsidP="006E5C5D">
      <w:pPr>
        <w:pStyle w:val="B1"/>
        <w:rPr>
          <w:del w:id="183" w:author="Nokia" w:date="2022-08-09T14:52:00Z"/>
        </w:rPr>
      </w:pPr>
      <w:del w:id="184" w:author="Nokia" w:date="2022-08-09T14:52:00Z">
        <w:r w:rsidRPr="00391B3C" w:rsidDel="006C2F20">
          <w:delText>-</w:delText>
        </w:r>
        <w:r w:rsidRPr="00391B3C" w:rsidDel="006C2F20">
          <w:tab/>
          <w:delText>Maintains the 5GS DetNet Node interface, IP addressing and IP routing information base.</w:delText>
        </w:r>
      </w:del>
    </w:p>
    <w:p w14:paraId="4E6ED6AB" w14:textId="105A082F" w:rsidR="006E5C5D" w:rsidRPr="00391B3C" w:rsidRDefault="006E5C5D" w:rsidP="006E5C5D">
      <w:pPr>
        <w:pStyle w:val="B1"/>
      </w:pPr>
      <w:r w:rsidRPr="00391B3C">
        <w:t>-</w:t>
      </w:r>
      <w:r w:rsidRPr="00391B3C">
        <w:tab/>
        <w:t xml:space="preserve">Exposes the 5GS </w:t>
      </w:r>
      <w:proofErr w:type="spellStart"/>
      <w:r w:rsidRPr="00391B3C">
        <w:t>DetNet</w:t>
      </w:r>
      <w:proofErr w:type="spellEnd"/>
      <w:r w:rsidRPr="00391B3C">
        <w:t xml:space="preserve"> Node interface, IP addressing and IP routing</w:t>
      </w:r>
      <w:ins w:id="185" w:author="Nokia" w:date="2022-08-09T14:54:00Z">
        <w:r w:rsidR="007101B5" w:rsidRPr="007101B5">
          <w:rPr>
            <w:lang w:val="en-GB"/>
          </w:rPr>
          <w:t>/f</w:t>
        </w:r>
        <w:r w:rsidR="007101B5">
          <w:rPr>
            <w:lang w:val="en-GB"/>
          </w:rPr>
          <w:t>orwarding</w:t>
        </w:r>
      </w:ins>
      <w:r w:rsidRPr="00391B3C">
        <w:t xml:space="preserve"> information to the </w:t>
      </w:r>
      <w:proofErr w:type="spellStart"/>
      <w:r w:rsidRPr="00391B3C">
        <w:t>DetNet</w:t>
      </w:r>
      <w:proofErr w:type="spellEnd"/>
      <w:r w:rsidRPr="00391B3C">
        <w:t xml:space="preserve"> controller.</w:t>
      </w:r>
    </w:p>
    <w:p w14:paraId="0D2E497F" w14:textId="77777777" w:rsidR="006E5C5D" w:rsidRPr="00391B3C" w:rsidRDefault="006E5C5D" w:rsidP="006E5C5D">
      <w:r w:rsidRPr="00391B3C">
        <w:t>SMF:</w:t>
      </w:r>
    </w:p>
    <w:p w14:paraId="43C64BC7" w14:textId="05856C0D" w:rsidR="006E5C5D" w:rsidRPr="00391B3C" w:rsidRDefault="006E5C5D" w:rsidP="006E5C5D">
      <w:pPr>
        <w:pStyle w:val="B1"/>
      </w:pPr>
      <w:r w:rsidRPr="00391B3C">
        <w:t>-</w:t>
      </w:r>
      <w:r w:rsidRPr="00391B3C">
        <w:tab/>
      </w:r>
      <w:del w:id="186" w:author="Nokia" w:date="2022-08-09T14:58:00Z">
        <w:r w:rsidDel="00D02093">
          <w:delText>None</w:delText>
        </w:r>
      </w:del>
      <w:ins w:id="187" w:author="LTHBM0" w:date="2022-08-10T15:35:00Z">
        <w:r w:rsidR="00665B40" w:rsidRPr="00665B40">
          <w:rPr>
            <w:lang w:val="en-GB"/>
          </w:rPr>
          <w:t xml:space="preserve"> </w:t>
        </w:r>
        <w:r w:rsidR="00665B40">
          <w:rPr>
            <w:lang w:val="en-GB"/>
          </w:rPr>
          <w:t>Provides</w:t>
        </w:r>
        <w:r w:rsidR="00665B40" w:rsidRPr="00D02093">
          <w:rPr>
            <w:lang w:val="en-GB"/>
          </w:rPr>
          <w:t xml:space="preserve"> framed route and IPv6 prefix delegation information</w:t>
        </w:r>
        <w:r w:rsidR="00665B40">
          <w:rPr>
            <w:lang w:val="en-GB"/>
          </w:rPr>
          <w:t xml:space="preserve"> associated with each PDU session (UE-interface ) to the TSCTSF</w:t>
        </w:r>
      </w:ins>
      <w:r>
        <w:t>.</w:t>
      </w:r>
    </w:p>
    <w:p w14:paraId="2955E570" w14:textId="77777777" w:rsidR="006E5C5D" w:rsidRPr="00391B3C" w:rsidRDefault="006E5C5D" w:rsidP="006E5C5D">
      <w:r w:rsidRPr="00391B3C">
        <w:t>NW-TT:</w:t>
      </w:r>
    </w:p>
    <w:p w14:paraId="5F4FD2DA" w14:textId="275D5699" w:rsidR="006E5C5D" w:rsidRPr="00360869" w:rsidRDefault="006E5C5D" w:rsidP="006E5C5D">
      <w:pPr>
        <w:pStyle w:val="B1"/>
        <w:rPr>
          <w:lang w:val="en-GB"/>
        </w:rPr>
      </w:pPr>
      <w:r>
        <w:t>-</w:t>
      </w:r>
      <w:r>
        <w:tab/>
      </w:r>
      <w:ins w:id="188" w:author="Nokia" w:date="2022-08-09T14:55:00Z">
        <w:r w:rsidR="00B663FE" w:rsidRPr="00360869">
          <w:rPr>
            <w:lang w:val="en-GB"/>
          </w:rPr>
          <w:t xml:space="preserve">Provides </w:t>
        </w:r>
        <w:r w:rsidR="00360869" w:rsidRPr="00360869">
          <w:rPr>
            <w:lang w:val="en-GB"/>
          </w:rPr>
          <w:t>interface sp</w:t>
        </w:r>
        <w:r w:rsidR="00360869">
          <w:rPr>
            <w:lang w:val="en-GB"/>
          </w:rPr>
          <w:t>ecific</w:t>
        </w:r>
      </w:ins>
      <w:ins w:id="189" w:author="Nokia" w:date="2022-08-09T14:56:00Z">
        <w:r w:rsidR="009F416A">
          <w:rPr>
            <w:lang w:val="en-GB"/>
          </w:rPr>
          <w:t xml:space="preserve"> information to the TSCTSF </w:t>
        </w:r>
        <w:r w:rsidR="00696A8F">
          <w:rPr>
            <w:lang w:val="en-GB"/>
          </w:rPr>
          <w:t>using Port</w:t>
        </w:r>
      </w:ins>
      <w:ins w:id="190" w:author="Nokia" w:date="2022-08-09T14:57:00Z">
        <w:r w:rsidR="00696A8F">
          <w:rPr>
            <w:lang w:val="en-GB"/>
          </w:rPr>
          <w:t xml:space="preserve"> Management Information Container, including interface type, </w:t>
        </w:r>
        <w:r w:rsidR="00BF2A4E">
          <w:rPr>
            <w:lang w:val="en-GB"/>
          </w:rPr>
          <w:t>i</w:t>
        </w:r>
        <w:r w:rsidR="00F41253">
          <w:rPr>
            <w:lang w:val="en-GB"/>
          </w:rPr>
          <w:t>nter</w:t>
        </w:r>
        <w:r w:rsidR="006F396D">
          <w:rPr>
            <w:lang w:val="en-GB"/>
          </w:rPr>
          <w:t xml:space="preserve">face IP configuration, interface </w:t>
        </w:r>
        <w:r w:rsidR="004D2057">
          <w:rPr>
            <w:lang w:val="en-GB"/>
          </w:rPr>
          <w:t>neighbour information</w:t>
        </w:r>
        <w:r w:rsidR="006F396D">
          <w:rPr>
            <w:lang w:val="en-GB"/>
          </w:rPr>
          <w:t xml:space="preserve"> and interface related IP forwarding information</w:t>
        </w:r>
      </w:ins>
      <w:ins w:id="191" w:author="Nokia" w:date="2022-08-09T14:58:00Z">
        <w:r w:rsidR="00A81C1A">
          <w:rPr>
            <w:lang w:val="en-GB"/>
          </w:rPr>
          <w:t>.</w:t>
        </w:r>
        <w:r w:rsidR="008474AB">
          <w:rPr>
            <w:lang w:val="en-GB"/>
          </w:rPr>
          <w:t xml:space="preserve"> </w:t>
        </w:r>
      </w:ins>
      <w:del w:id="192" w:author="Nokia" w:date="2022-08-09T14:54:00Z">
        <w:r w:rsidDel="00974CF5">
          <w:delText>Maintains IP address management and IP routing (forwarding) configuration for the NW-TT related IP interface(s). Provides information to TSCTSF using extended User Plane Node and Port Management Information Container data models.</w:delText>
        </w:r>
      </w:del>
    </w:p>
    <w:p w14:paraId="3D3EC34C" w14:textId="4C826B18" w:rsidR="00597A01" w:rsidRPr="002966CE" w:rsidRDefault="00597A01" w:rsidP="00597A01">
      <w:pPr>
        <w:rPr>
          <w:color w:val="FF0000"/>
          <w:lang w:val="en-US" w:eastAsia="ko-KR"/>
        </w:rPr>
      </w:pPr>
      <w:r w:rsidRPr="002966CE">
        <w:rPr>
          <w:color w:val="FF0000"/>
          <w:lang w:val="en-US" w:eastAsia="ko-KR"/>
        </w:rPr>
        <w:t xml:space="preserve">***** END </w:t>
      </w:r>
      <w:r w:rsidR="00A40B03" w:rsidRPr="002966CE">
        <w:rPr>
          <w:color w:val="FF0000"/>
          <w:lang w:val="en-US" w:eastAsia="ko-KR"/>
        </w:rPr>
        <w:t>CHANGE</w:t>
      </w:r>
      <w:r w:rsidRPr="002966CE">
        <w:rPr>
          <w:color w:val="FF0000"/>
          <w:lang w:val="en-US" w:eastAsia="ko-KR"/>
        </w:rPr>
        <w:t xml:space="preserve"> ******</w:t>
      </w:r>
    </w:p>
    <w:p w14:paraId="73BB12C7" w14:textId="77777777" w:rsidR="00597A01" w:rsidRPr="002966CE" w:rsidRDefault="00597A01" w:rsidP="00596DEC">
      <w:pPr>
        <w:pStyle w:val="NoSpacing"/>
        <w:rPr>
          <w:lang w:val="en-US" w:eastAsia="ko-KR"/>
        </w:rPr>
      </w:pPr>
    </w:p>
    <w:sectPr w:rsidR="00597A01" w:rsidRPr="002966CE"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417A5" w14:textId="77777777" w:rsidR="009F03F8" w:rsidRDefault="009F03F8">
      <w:r>
        <w:separator/>
      </w:r>
    </w:p>
  </w:endnote>
  <w:endnote w:type="continuationSeparator" w:id="0">
    <w:p w14:paraId="32A938F9" w14:textId="77777777" w:rsidR="009F03F8" w:rsidRDefault="009F03F8">
      <w:r>
        <w:continuationSeparator/>
      </w:r>
    </w:p>
  </w:endnote>
  <w:endnote w:type="continuationNotice" w:id="1">
    <w:p w14:paraId="6BFBECB1" w14:textId="77777777" w:rsidR="009F03F8" w:rsidRDefault="009F03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Nokia Pure Text Light">
    <w:panose1 w:val="020B0304040602060303"/>
    <w:charset w:val="00"/>
    <w:family w:val="swiss"/>
    <w:pitch w:val="variable"/>
    <w:sig w:usb0="A00002FF" w:usb1="700078FB" w:usb2="00010000" w:usb3="00000000" w:csb0="0000019F" w:csb1="00000000"/>
  </w:font>
  <w:font w:name="DengXian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4527D" w14:textId="77777777" w:rsidR="00F45FA5" w:rsidRDefault="00F45FA5">
    <w:pPr>
      <w:pStyle w:val="Footer"/>
    </w:pPr>
    <w:r>
      <w:rPr>
        <w:noProof w:val="0"/>
      </w:rPr>
      <w:fldChar w:fldCharType="begin"/>
    </w:r>
    <w:r>
      <w:instrText xml:space="preserve"> PAGE   \* MERGEFORMAT </w:instrText>
    </w:r>
    <w:r>
      <w:rPr>
        <w:noProof w:val="0"/>
      </w:rPr>
      <w:fldChar w:fldCharType="separate"/>
    </w:r>
    <w:r w:rsidR="00ED4D32">
      <w:t>6</w:t>
    </w:r>
    <w:r>
      <w:fldChar w:fldCharType="end"/>
    </w:r>
  </w:p>
  <w:p w14:paraId="306D5369"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12E78" w14:textId="77777777" w:rsidR="009F03F8" w:rsidRDefault="009F03F8">
      <w:r>
        <w:separator/>
      </w:r>
    </w:p>
  </w:footnote>
  <w:footnote w:type="continuationSeparator" w:id="0">
    <w:p w14:paraId="29CFE4B4" w14:textId="77777777" w:rsidR="009F03F8" w:rsidRDefault="009F03F8">
      <w:r>
        <w:continuationSeparator/>
      </w:r>
    </w:p>
  </w:footnote>
  <w:footnote w:type="continuationNotice" w:id="1">
    <w:p w14:paraId="481AD168" w14:textId="77777777" w:rsidR="009F03F8" w:rsidRDefault="009F03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3FA"/>
    <w:multiLevelType w:val="hybridMultilevel"/>
    <w:tmpl w:val="78109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2267E"/>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065807EE"/>
    <w:multiLevelType w:val="hybridMultilevel"/>
    <w:tmpl w:val="B5AE4F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634C0C"/>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21516234"/>
    <w:multiLevelType w:val="hybridMultilevel"/>
    <w:tmpl w:val="4100F9DE"/>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5" w15:restartNumberingAfterBreak="0">
    <w:nsid w:val="271D2E61"/>
    <w:multiLevelType w:val="hybridMultilevel"/>
    <w:tmpl w:val="077A0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7B5D05"/>
    <w:multiLevelType w:val="hybridMultilevel"/>
    <w:tmpl w:val="8D266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E047FDA"/>
    <w:multiLevelType w:val="hybridMultilevel"/>
    <w:tmpl w:val="30825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B0458"/>
    <w:multiLevelType w:val="hybridMultilevel"/>
    <w:tmpl w:val="AB8CC21C"/>
    <w:lvl w:ilvl="0" w:tplc="D466CB10">
      <w:start w:val="1"/>
      <w:numFmt w:val="decimal"/>
      <w:lvlText w:val="%1."/>
      <w:lvlJc w:val="left"/>
      <w:pPr>
        <w:ind w:left="113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D956AC"/>
    <w:multiLevelType w:val="hybridMultilevel"/>
    <w:tmpl w:val="A0881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2B2132"/>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9576C6"/>
    <w:multiLevelType w:val="hybridMultilevel"/>
    <w:tmpl w:val="B46E5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68795D"/>
    <w:multiLevelType w:val="hybridMultilevel"/>
    <w:tmpl w:val="E86297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166BA5"/>
    <w:multiLevelType w:val="hybridMultilevel"/>
    <w:tmpl w:val="0CB6E754"/>
    <w:lvl w:ilvl="0" w:tplc="D7D6E028">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4E8A429E"/>
    <w:multiLevelType w:val="hybridMultilevel"/>
    <w:tmpl w:val="24B6A7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E9C75E5"/>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D333A0"/>
    <w:multiLevelType w:val="hybridMultilevel"/>
    <w:tmpl w:val="C57EF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E036996"/>
    <w:multiLevelType w:val="hybridMultilevel"/>
    <w:tmpl w:val="D62CFE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62378C"/>
    <w:multiLevelType w:val="hybridMultilevel"/>
    <w:tmpl w:val="7A10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1D6EA7"/>
    <w:multiLevelType w:val="hybridMultilevel"/>
    <w:tmpl w:val="7D384CB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B3564D"/>
    <w:multiLevelType w:val="hybridMultilevel"/>
    <w:tmpl w:val="3ADA1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ED0DAC"/>
    <w:multiLevelType w:val="hybridMultilevel"/>
    <w:tmpl w:val="5A281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7"/>
  </w:num>
  <w:num w:numId="3">
    <w:abstractNumId w:val="19"/>
  </w:num>
  <w:num w:numId="4">
    <w:abstractNumId w:val="9"/>
  </w:num>
  <w:num w:numId="5">
    <w:abstractNumId w:val="3"/>
  </w:num>
  <w:num w:numId="6">
    <w:abstractNumId w:val="8"/>
  </w:num>
  <w:num w:numId="7">
    <w:abstractNumId w:val="1"/>
  </w:num>
  <w:num w:numId="8">
    <w:abstractNumId w:val="23"/>
  </w:num>
  <w:num w:numId="9">
    <w:abstractNumId w:val="6"/>
  </w:num>
  <w:num w:numId="10">
    <w:abstractNumId w:val="5"/>
  </w:num>
  <w:num w:numId="11">
    <w:abstractNumId w:val="10"/>
  </w:num>
  <w:num w:numId="12">
    <w:abstractNumId w:val="14"/>
  </w:num>
  <w:num w:numId="13">
    <w:abstractNumId w:val="11"/>
  </w:num>
  <w:num w:numId="14">
    <w:abstractNumId w:val="24"/>
  </w:num>
  <w:num w:numId="15">
    <w:abstractNumId w:val="21"/>
  </w:num>
  <w:num w:numId="16">
    <w:abstractNumId w:val="16"/>
  </w:num>
  <w:num w:numId="17">
    <w:abstractNumId w:val="0"/>
  </w:num>
  <w:num w:numId="18">
    <w:abstractNumId w:val="12"/>
  </w:num>
  <w:num w:numId="19">
    <w:abstractNumId w:val="18"/>
  </w:num>
  <w:num w:numId="20">
    <w:abstractNumId w:val="15"/>
  </w:num>
  <w:num w:numId="21">
    <w:abstractNumId w:val="2"/>
  </w:num>
  <w:num w:numId="22">
    <w:abstractNumId w:val="4"/>
  </w:num>
  <w:num w:numId="23">
    <w:abstractNumId w:val="20"/>
  </w:num>
  <w:num w:numId="24">
    <w:abstractNumId w:val="13"/>
  </w:num>
  <w:num w:numId="25">
    <w:abstractNumId w:val="2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hu-HU"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693"/>
    <w:rsid w:val="00000F94"/>
    <w:rsid w:val="00000FBE"/>
    <w:rsid w:val="0000152F"/>
    <w:rsid w:val="00001BD4"/>
    <w:rsid w:val="00001E2A"/>
    <w:rsid w:val="00001FF5"/>
    <w:rsid w:val="00002162"/>
    <w:rsid w:val="00002505"/>
    <w:rsid w:val="00002656"/>
    <w:rsid w:val="00002CF2"/>
    <w:rsid w:val="00002E47"/>
    <w:rsid w:val="00003F8B"/>
    <w:rsid w:val="000043E2"/>
    <w:rsid w:val="00004596"/>
    <w:rsid w:val="00004B1A"/>
    <w:rsid w:val="000052A7"/>
    <w:rsid w:val="000057E5"/>
    <w:rsid w:val="00005C3C"/>
    <w:rsid w:val="00005DC2"/>
    <w:rsid w:val="00005EF0"/>
    <w:rsid w:val="00006595"/>
    <w:rsid w:val="000068AA"/>
    <w:rsid w:val="00006950"/>
    <w:rsid w:val="000073A7"/>
    <w:rsid w:val="0001068A"/>
    <w:rsid w:val="00010BFA"/>
    <w:rsid w:val="00011096"/>
    <w:rsid w:val="0001110F"/>
    <w:rsid w:val="000115EF"/>
    <w:rsid w:val="00012335"/>
    <w:rsid w:val="00012713"/>
    <w:rsid w:val="00012C84"/>
    <w:rsid w:val="000132FA"/>
    <w:rsid w:val="000133ED"/>
    <w:rsid w:val="00014636"/>
    <w:rsid w:val="00015049"/>
    <w:rsid w:val="0001664E"/>
    <w:rsid w:val="00016AF9"/>
    <w:rsid w:val="00016E21"/>
    <w:rsid w:val="00016F88"/>
    <w:rsid w:val="00017254"/>
    <w:rsid w:val="0001742C"/>
    <w:rsid w:val="000174FD"/>
    <w:rsid w:val="000177DE"/>
    <w:rsid w:val="0002070C"/>
    <w:rsid w:val="00020733"/>
    <w:rsid w:val="000218A7"/>
    <w:rsid w:val="000218DC"/>
    <w:rsid w:val="00021C65"/>
    <w:rsid w:val="0002210E"/>
    <w:rsid w:val="0002214E"/>
    <w:rsid w:val="000221FF"/>
    <w:rsid w:val="00022E4A"/>
    <w:rsid w:val="00022E70"/>
    <w:rsid w:val="00022F1E"/>
    <w:rsid w:val="0002333D"/>
    <w:rsid w:val="000236E9"/>
    <w:rsid w:val="00023B88"/>
    <w:rsid w:val="00023BBE"/>
    <w:rsid w:val="00023BF5"/>
    <w:rsid w:val="000244E9"/>
    <w:rsid w:val="000246E1"/>
    <w:rsid w:val="000247B9"/>
    <w:rsid w:val="000248BA"/>
    <w:rsid w:val="00024EA7"/>
    <w:rsid w:val="0002520C"/>
    <w:rsid w:val="0002552F"/>
    <w:rsid w:val="00025729"/>
    <w:rsid w:val="00025ABC"/>
    <w:rsid w:val="00025C30"/>
    <w:rsid w:val="00025D27"/>
    <w:rsid w:val="00026014"/>
    <w:rsid w:val="0002630C"/>
    <w:rsid w:val="00026B25"/>
    <w:rsid w:val="0002714F"/>
    <w:rsid w:val="000271F4"/>
    <w:rsid w:val="0002754E"/>
    <w:rsid w:val="000275BE"/>
    <w:rsid w:val="00027FD8"/>
    <w:rsid w:val="000302B3"/>
    <w:rsid w:val="00030C81"/>
    <w:rsid w:val="0003120D"/>
    <w:rsid w:val="00031975"/>
    <w:rsid w:val="0003227F"/>
    <w:rsid w:val="00032F89"/>
    <w:rsid w:val="000330ED"/>
    <w:rsid w:val="00033404"/>
    <w:rsid w:val="0003365B"/>
    <w:rsid w:val="00033787"/>
    <w:rsid w:val="00033919"/>
    <w:rsid w:val="00033C4B"/>
    <w:rsid w:val="00033D5B"/>
    <w:rsid w:val="00033F77"/>
    <w:rsid w:val="00034093"/>
    <w:rsid w:val="00034519"/>
    <w:rsid w:val="000346A4"/>
    <w:rsid w:val="00034FEB"/>
    <w:rsid w:val="000354D0"/>
    <w:rsid w:val="00035D88"/>
    <w:rsid w:val="00035E86"/>
    <w:rsid w:val="00036041"/>
    <w:rsid w:val="000362AA"/>
    <w:rsid w:val="00036861"/>
    <w:rsid w:val="00037DFF"/>
    <w:rsid w:val="00037EE0"/>
    <w:rsid w:val="000403FA"/>
    <w:rsid w:val="00040E26"/>
    <w:rsid w:val="00040E85"/>
    <w:rsid w:val="00040FF1"/>
    <w:rsid w:val="000412B5"/>
    <w:rsid w:val="00041677"/>
    <w:rsid w:val="0004178E"/>
    <w:rsid w:val="00041968"/>
    <w:rsid w:val="00042381"/>
    <w:rsid w:val="0004260B"/>
    <w:rsid w:val="000433F7"/>
    <w:rsid w:val="00043C75"/>
    <w:rsid w:val="0004487B"/>
    <w:rsid w:val="000448FE"/>
    <w:rsid w:val="0004547F"/>
    <w:rsid w:val="00045582"/>
    <w:rsid w:val="00045662"/>
    <w:rsid w:val="00045758"/>
    <w:rsid w:val="00045AD0"/>
    <w:rsid w:val="00045FB4"/>
    <w:rsid w:val="00046131"/>
    <w:rsid w:val="000464D3"/>
    <w:rsid w:val="000466E8"/>
    <w:rsid w:val="00046EF8"/>
    <w:rsid w:val="0004758A"/>
    <w:rsid w:val="00047702"/>
    <w:rsid w:val="000478A3"/>
    <w:rsid w:val="00047F94"/>
    <w:rsid w:val="00050748"/>
    <w:rsid w:val="00050A38"/>
    <w:rsid w:val="0005167B"/>
    <w:rsid w:val="0005187F"/>
    <w:rsid w:val="000519EB"/>
    <w:rsid w:val="000519FD"/>
    <w:rsid w:val="00051AD4"/>
    <w:rsid w:val="00051E5A"/>
    <w:rsid w:val="00051E66"/>
    <w:rsid w:val="00052268"/>
    <w:rsid w:val="000522AB"/>
    <w:rsid w:val="0005271B"/>
    <w:rsid w:val="0005288F"/>
    <w:rsid w:val="00053569"/>
    <w:rsid w:val="00054202"/>
    <w:rsid w:val="000548B9"/>
    <w:rsid w:val="00055798"/>
    <w:rsid w:val="000565FD"/>
    <w:rsid w:val="00056E65"/>
    <w:rsid w:val="00056FEA"/>
    <w:rsid w:val="00057340"/>
    <w:rsid w:val="0005760A"/>
    <w:rsid w:val="000577AC"/>
    <w:rsid w:val="00057DF9"/>
    <w:rsid w:val="00057F38"/>
    <w:rsid w:val="0006001F"/>
    <w:rsid w:val="0006041F"/>
    <w:rsid w:val="000607A9"/>
    <w:rsid w:val="00060C84"/>
    <w:rsid w:val="0006113D"/>
    <w:rsid w:val="0006128F"/>
    <w:rsid w:val="00061611"/>
    <w:rsid w:val="0006162D"/>
    <w:rsid w:val="00061666"/>
    <w:rsid w:val="000617F8"/>
    <w:rsid w:val="00061C74"/>
    <w:rsid w:val="00061C85"/>
    <w:rsid w:val="00061F75"/>
    <w:rsid w:val="00061FA5"/>
    <w:rsid w:val="00062070"/>
    <w:rsid w:val="0006276B"/>
    <w:rsid w:val="0006298E"/>
    <w:rsid w:val="0006356F"/>
    <w:rsid w:val="000635D2"/>
    <w:rsid w:val="000635E0"/>
    <w:rsid w:val="000636B7"/>
    <w:rsid w:val="00063757"/>
    <w:rsid w:val="000637BB"/>
    <w:rsid w:val="00063D55"/>
    <w:rsid w:val="00063EA6"/>
    <w:rsid w:val="000644B3"/>
    <w:rsid w:val="00064B6C"/>
    <w:rsid w:val="00064BE3"/>
    <w:rsid w:val="00066325"/>
    <w:rsid w:val="00066455"/>
    <w:rsid w:val="00067406"/>
    <w:rsid w:val="000675C5"/>
    <w:rsid w:val="000704D7"/>
    <w:rsid w:val="000708AE"/>
    <w:rsid w:val="00071380"/>
    <w:rsid w:val="0007156D"/>
    <w:rsid w:val="00071FA2"/>
    <w:rsid w:val="00073FBF"/>
    <w:rsid w:val="00074040"/>
    <w:rsid w:val="000741D7"/>
    <w:rsid w:val="0007428E"/>
    <w:rsid w:val="00074348"/>
    <w:rsid w:val="00074E76"/>
    <w:rsid w:val="0007533A"/>
    <w:rsid w:val="0007541B"/>
    <w:rsid w:val="00075540"/>
    <w:rsid w:val="000757F1"/>
    <w:rsid w:val="00076736"/>
    <w:rsid w:val="00076A45"/>
    <w:rsid w:val="00076AB2"/>
    <w:rsid w:val="00076E18"/>
    <w:rsid w:val="000770F7"/>
    <w:rsid w:val="00077520"/>
    <w:rsid w:val="000775AF"/>
    <w:rsid w:val="000776EF"/>
    <w:rsid w:val="00077734"/>
    <w:rsid w:val="000777AB"/>
    <w:rsid w:val="00077A6D"/>
    <w:rsid w:val="00077F24"/>
    <w:rsid w:val="000802C0"/>
    <w:rsid w:val="00080376"/>
    <w:rsid w:val="00080A67"/>
    <w:rsid w:val="00080E84"/>
    <w:rsid w:val="0008180B"/>
    <w:rsid w:val="00081A48"/>
    <w:rsid w:val="0008279E"/>
    <w:rsid w:val="00083BB1"/>
    <w:rsid w:val="00083C9B"/>
    <w:rsid w:val="000846CD"/>
    <w:rsid w:val="0008483C"/>
    <w:rsid w:val="00084E7C"/>
    <w:rsid w:val="0008533A"/>
    <w:rsid w:val="000855A1"/>
    <w:rsid w:val="00085C2C"/>
    <w:rsid w:val="00085E9C"/>
    <w:rsid w:val="00085EA7"/>
    <w:rsid w:val="00085EBB"/>
    <w:rsid w:val="0008655D"/>
    <w:rsid w:val="00086967"/>
    <w:rsid w:val="00090629"/>
    <w:rsid w:val="0009062C"/>
    <w:rsid w:val="000906F4"/>
    <w:rsid w:val="0009096B"/>
    <w:rsid w:val="00090E98"/>
    <w:rsid w:val="00091344"/>
    <w:rsid w:val="00091453"/>
    <w:rsid w:val="0009176D"/>
    <w:rsid w:val="00091954"/>
    <w:rsid w:val="000919A6"/>
    <w:rsid w:val="00091AC8"/>
    <w:rsid w:val="00091CDD"/>
    <w:rsid w:val="00091E7A"/>
    <w:rsid w:val="0009204F"/>
    <w:rsid w:val="000921E8"/>
    <w:rsid w:val="0009240C"/>
    <w:rsid w:val="000924B0"/>
    <w:rsid w:val="000927C8"/>
    <w:rsid w:val="000929FB"/>
    <w:rsid w:val="00092DCA"/>
    <w:rsid w:val="00094456"/>
    <w:rsid w:val="00094771"/>
    <w:rsid w:val="00094EDA"/>
    <w:rsid w:val="000956E9"/>
    <w:rsid w:val="00095989"/>
    <w:rsid w:val="00095ABD"/>
    <w:rsid w:val="00095D94"/>
    <w:rsid w:val="0009604F"/>
    <w:rsid w:val="00096BFF"/>
    <w:rsid w:val="00096CA4"/>
    <w:rsid w:val="00096D2A"/>
    <w:rsid w:val="00097696"/>
    <w:rsid w:val="0009777A"/>
    <w:rsid w:val="000A0040"/>
    <w:rsid w:val="000A0623"/>
    <w:rsid w:val="000A0992"/>
    <w:rsid w:val="000A0A11"/>
    <w:rsid w:val="000A0A9C"/>
    <w:rsid w:val="000A14C8"/>
    <w:rsid w:val="000A17EC"/>
    <w:rsid w:val="000A1B56"/>
    <w:rsid w:val="000A1B59"/>
    <w:rsid w:val="000A201B"/>
    <w:rsid w:val="000A2615"/>
    <w:rsid w:val="000A29A7"/>
    <w:rsid w:val="000A2AFB"/>
    <w:rsid w:val="000A312B"/>
    <w:rsid w:val="000A31C4"/>
    <w:rsid w:val="000A340C"/>
    <w:rsid w:val="000A352B"/>
    <w:rsid w:val="000A3776"/>
    <w:rsid w:val="000A3A63"/>
    <w:rsid w:val="000A3B8C"/>
    <w:rsid w:val="000A3CCE"/>
    <w:rsid w:val="000A4140"/>
    <w:rsid w:val="000A5ADD"/>
    <w:rsid w:val="000A5C5A"/>
    <w:rsid w:val="000A6394"/>
    <w:rsid w:val="000A6461"/>
    <w:rsid w:val="000A674D"/>
    <w:rsid w:val="000A6836"/>
    <w:rsid w:val="000A68D7"/>
    <w:rsid w:val="000A6B7E"/>
    <w:rsid w:val="000A6BF4"/>
    <w:rsid w:val="000A7344"/>
    <w:rsid w:val="000A7A30"/>
    <w:rsid w:val="000B02B2"/>
    <w:rsid w:val="000B07E2"/>
    <w:rsid w:val="000B0910"/>
    <w:rsid w:val="000B09CA"/>
    <w:rsid w:val="000B0BAB"/>
    <w:rsid w:val="000B1508"/>
    <w:rsid w:val="000B17C7"/>
    <w:rsid w:val="000B1CF6"/>
    <w:rsid w:val="000B1E64"/>
    <w:rsid w:val="000B1F4B"/>
    <w:rsid w:val="000B268C"/>
    <w:rsid w:val="000B28F5"/>
    <w:rsid w:val="000B2E32"/>
    <w:rsid w:val="000B341E"/>
    <w:rsid w:val="000B3E96"/>
    <w:rsid w:val="000B4280"/>
    <w:rsid w:val="000B455F"/>
    <w:rsid w:val="000B4DA0"/>
    <w:rsid w:val="000B51A7"/>
    <w:rsid w:val="000B6290"/>
    <w:rsid w:val="000B6358"/>
    <w:rsid w:val="000B6828"/>
    <w:rsid w:val="000B6B7E"/>
    <w:rsid w:val="000B76F7"/>
    <w:rsid w:val="000B78CB"/>
    <w:rsid w:val="000B7B78"/>
    <w:rsid w:val="000B7CA4"/>
    <w:rsid w:val="000B7D8E"/>
    <w:rsid w:val="000C00D8"/>
    <w:rsid w:val="000C038A"/>
    <w:rsid w:val="000C0842"/>
    <w:rsid w:val="000C0E59"/>
    <w:rsid w:val="000C11E1"/>
    <w:rsid w:val="000C14E5"/>
    <w:rsid w:val="000C16FD"/>
    <w:rsid w:val="000C1914"/>
    <w:rsid w:val="000C2602"/>
    <w:rsid w:val="000C2AE1"/>
    <w:rsid w:val="000C3926"/>
    <w:rsid w:val="000C3F3D"/>
    <w:rsid w:val="000C3FDF"/>
    <w:rsid w:val="000C4012"/>
    <w:rsid w:val="000C4048"/>
    <w:rsid w:val="000C4071"/>
    <w:rsid w:val="000C4530"/>
    <w:rsid w:val="000C458E"/>
    <w:rsid w:val="000C524E"/>
    <w:rsid w:val="000C53CE"/>
    <w:rsid w:val="000C53FC"/>
    <w:rsid w:val="000C5C10"/>
    <w:rsid w:val="000C5C8B"/>
    <w:rsid w:val="000C5CA4"/>
    <w:rsid w:val="000C5D1A"/>
    <w:rsid w:val="000C6269"/>
    <w:rsid w:val="000C62BA"/>
    <w:rsid w:val="000C6482"/>
    <w:rsid w:val="000C6598"/>
    <w:rsid w:val="000C6E7F"/>
    <w:rsid w:val="000C72EE"/>
    <w:rsid w:val="000C79F8"/>
    <w:rsid w:val="000C7B13"/>
    <w:rsid w:val="000D0873"/>
    <w:rsid w:val="000D0BE1"/>
    <w:rsid w:val="000D238B"/>
    <w:rsid w:val="000D274B"/>
    <w:rsid w:val="000D29C6"/>
    <w:rsid w:val="000D2DEF"/>
    <w:rsid w:val="000D3223"/>
    <w:rsid w:val="000D3B1A"/>
    <w:rsid w:val="000D3C8E"/>
    <w:rsid w:val="000D4001"/>
    <w:rsid w:val="000D486C"/>
    <w:rsid w:val="000D50D6"/>
    <w:rsid w:val="000D5177"/>
    <w:rsid w:val="000D5F35"/>
    <w:rsid w:val="000D622F"/>
    <w:rsid w:val="000D63D3"/>
    <w:rsid w:val="000D65D8"/>
    <w:rsid w:val="000D68E1"/>
    <w:rsid w:val="000D7236"/>
    <w:rsid w:val="000D7460"/>
    <w:rsid w:val="000D76FF"/>
    <w:rsid w:val="000E078A"/>
    <w:rsid w:val="000E0D76"/>
    <w:rsid w:val="000E139D"/>
    <w:rsid w:val="000E140F"/>
    <w:rsid w:val="000E1B11"/>
    <w:rsid w:val="000E1E2C"/>
    <w:rsid w:val="000E1F01"/>
    <w:rsid w:val="000E1FCE"/>
    <w:rsid w:val="000E2045"/>
    <w:rsid w:val="000E2120"/>
    <w:rsid w:val="000E24A4"/>
    <w:rsid w:val="000E2C54"/>
    <w:rsid w:val="000E300E"/>
    <w:rsid w:val="000E319A"/>
    <w:rsid w:val="000E3862"/>
    <w:rsid w:val="000E393D"/>
    <w:rsid w:val="000E3DD8"/>
    <w:rsid w:val="000E54E2"/>
    <w:rsid w:val="000E5A3B"/>
    <w:rsid w:val="000E5C58"/>
    <w:rsid w:val="000E60FB"/>
    <w:rsid w:val="000E6166"/>
    <w:rsid w:val="000E61FA"/>
    <w:rsid w:val="000E6539"/>
    <w:rsid w:val="000E6598"/>
    <w:rsid w:val="000E68CF"/>
    <w:rsid w:val="000E6C12"/>
    <w:rsid w:val="000E6D17"/>
    <w:rsid w:val="000E75AE"/>
    <w:rsid w:val="000E75C3"/>
    <w:rsid w:val="000E7A07"/>
    <w:rsid w:val="000E7BC8"/>
    <w:rsid w:val="000E7E97"/>
    <w:rsid w:val="000E7F56"/>
    <w:rsid w:val="000F0834"/>
    <w:rsid w:val="000F0A83"/>
    <w:rsid w:val="000F104C"/>
    <w:rsid w:val="000F161D"/>
    <w:rsid w:val="000F1886"/>
    <w:rsid w:val="000F1C70"/>
    <w:rsid w:val="000F1D4C"/>
    <w:rsid w:val="000F1D84"/>
    <w:rsid w:val="000F1EDE"/>
    <w:rsid w:val="000F2271"/>
    <w:rsid w:val="000F2722"/>
    <w:rsid w:val="000F27F2"/>
    <w:rsid w:val="000F3799"/>
    <w:rsid w:val="000F3C1D"/>
    <w:rsid w:val="000F3D52"/>
    <w:rsid w:val="000F3E52"/>
    <w:rsid w:val="000F416F"/>
    <w:rsid w:val="000F4DA0"/>
    <w:rsid w:val="000F53DD"/>
    <w:rsid w:val="000F5F87"/>
    <w:rsid w:val="000F6676"/>
    <w:rsid w:val="000F7331"/>
    <w:rsid w:val="000F76CF"/>
    <w:rsid w:val="000F78CE"/>
    <w:rsid w:val="001001BA"/>
    <w:rsid w:val="001015C3"/>
    <w:rsid w:val="001020CE"/>
    <w:rsid w:val="00102244"/>
    <w:rsid w:val="0010245E"/>
    <w:rsid w:val="00102517"/>
    <w:rsid w:val="001025AB"/>
    <w:rsid w:val="00102973"/>
    <w:rsid w:val="00102ADE"/>
    <w:rsid w:val="00102D3E"/>
    <w:rsid w:val="0010308E"/>
    <w:rsid w:val="001030EF"/>
    <w:rsid w:val="001035F5"/>
    <w:rsid w:val="00104365"/>
    <w:rsid w:val="001048EC"/>
    <w:rsid w:val="00104AF3"/>
    <w:rsid w:val="00104B2B"/>
    <w:rsid w:val="001052FB"/>
    <w:rsid w:val="00105643"/>
    <w:rsid w:val="00105682"/>
    <w:rsid w:val="00105802"/>
    <w:rsid w:val="00105CD6"/>
    <w:rsid w:val="00105D5A"/>
    <w:rsid w:val="00105F81"/>
    <w:rsid w:val="0010692F"/>
    <w:rsid w:val="00106EF1"/>
    <w:rsid w:val="001078CD"/>
    <w:rsid w:val="00107E90"/>
    <w:rsid w:val="00107FB9"/>
    <w:rsid w:val="0011035A"/>
    <w:rsid w:val="001103A5"/>
    <w:rsid w:val="001107C9"/>
    <w:rsid w:val="00110CAB"/>
    <w:rsid w:val="001110A4"/>
    <w:rsid w:val="0011110D"/>
    <w:rsid w:val="00111277"/>
    <w:rsid w:val="0011151E"/>
    <w:rsid w:val="00111520"/>
    <w:rsid w:val="0011180B"/>
    <w:rsid w:val="00111A07"/>
    <w:rsid w:val="00111A29"/>
    <w:rsid w:val="00111E4B"/>
    <w:rsid w:val="00111E4F"/>
    <w:rsid w:val="00111EBA"/>
    <w:rsid w:val="0011310F"/>
    <w:rsid w:val="00113243"/>
    <w:rsid w:val="00113E7D"/>
    <w:rsid w:val="001140AC"/>
    <w:rsid w:val="00114A5B"/>
    <w:rsid w:val="00115139"/>
    <w:rsid w:val="00115245"/>
    <w:rsid w:val="00115287"/>
    <w:rsid w:val="00115292"/>
    <w:rsid w:val="00115684"/>
    <w:rsid w:val="0011568F"/>
    <w:rsid w:val="00115A2F"/>
    <w:rsid w:val="00116EB7"/>
    <w:rsid w:val="00117A7A"/>
    <w:rsid w:val="00117BB9"/>
    <w:rsid w:val="001201C5"/>
    <w:rsid w:val="00120E4D"/>
    <w:rsid w:val="00120F24"/>
    <w:rsid w:val="001210B9"/>
    <w:rsid w:val="0012216C"/>
    <w:rsid w:val="0012276F"/>
    <w:rsid w:val="00122FFD"/>
    <w:rsid w:val="0012374C"/>
    <w:rsid w:val="0012390E"/>
    <w:rsid w:val="00123A88"/>
    <w:rsid w:val="00124CB2"/>
    <w:rsid w:val="00124F20"/>
    <w:rsid w:val="00125179"/>
    <w:rsid w:val="001252EE"/>
    <w:rsid w:val="00125AA7"/>
    <w:rsid w:val="00125CD3"/>
    <w:rsid w:val="00126462"/>
    <w:rsid w:val="00126F1B"/>
    <w:rsid w:val="001277D5"/>
    <w:rsid w:val="00127CB6"/>
    <w:rsid w:val="00127CBD"/>
    <w:rsid w:val="00130019"/>
    <w:rsid w:val="0013026B"/>
    <w:rsid w:val="0013039C"/>
    <w:rsid w:val="00130664"/>
    <w:rsid w:val="00130FF8"/>
    <w:rsid w:val="001315C0"/>
    <w:rsid w:val="0013172C"/>
    <w:rsid w:val="00134029"/>
    <w:rsid w:val="001343E1"/>
    <w:rsid w:val="001344D4"/>
    <w:rsid w:val="00134668"/>
    <w:rsid w:val="001356E9"/>
    <w:rsid w:val="00135A21"/>
    <w:rsid w:val="00136461"/>
    <w:rsid w:val="001366C9"/>
    <w:rsid w:val="001366FA"/>
    <w:rsid w:val="00136998"/>
    <w:rsid w:val="00136A6F"/>
    <w:rsid w:val="00137351"/>
    <w:rsid w:val="00137B04"/>
    <w:rsid w:val="00140191"/>
    <w:rsid w:val="00140534"/>
    <w:rsid w:val="00140CFF"/>
    <w:rsid w:val="001410F3"/>
    <w:rsid w:val="0014116C"/>
    <w:rsid w:val="001412D6"/>
    <w:rsid w:val="00141407"/>
    <w:rsid w:val="001419E1"/>
    <w:rsid w:val="00141FAB"/>
    <w:rsid w:val="00142820"/>
    <w:rsid w:val="00142CF8"/>
    <w:rsid w:val="0014329B"/>
    <w:rsid w:val="001432CD"/>
    <w:rsid w:val="00143B59"/>
    <w:rsid w:val="00143DF3"/>
    <w:rsid w:val="0014507A"/>
    <w:rsid w:val="001451FB"/>
    <w:rsid w:val="00145511"/>
    <w:rsid w:val="00145C50"/>
    <w:rsid w:val="00145D43"/>
    <w:rsid w:val="0014734E"/>
    <w:rsid w:val="00147821"/>
    <w:rsid w:val="00147840"/>
    <w:rsid w:val="001478CF"/>
    <w:rsid w:val="00147E23"/>
    <w:rsid w:val="0015026E"/>
    <w:rsid w:val="00150B0A"/>
    <w:rsid w:val="00150C85"/>
    <w:rsid w:val="001511BB"/>
    <w:rsid w:val="0015137E"/>
    <w:rsid w:val="0015156C"/>
    <w:rsid w:val="00151579"/>
    <w:rsid w:val="001516A0"/>
    <w:rsid w:val="00151D8C"/>
    <w:rsid w:val="00152210"/>
    <w:rsid w:val="001528FF"/>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237"/>
    <w:rsid w:val="00161325"/>
    <w:rsid w:val="001616E8"/>
    <w:rsid w:val="0016188A"/>
    <w:rsid w:val="00161DB3"/>
    <w:rsid w:val="00162128"/>
    <w:rsid w:val="00162250"/>
    <w:rsid w:val="001629AA"/>
    <w:rsid w:val="00162A83"/>
    <w:rsid w:val="00162CE0"/>
    <w:rsid w:val="00162D02"/>
    <w:rsid w:val="00162EED"/>
    <w:rsid w:val="001637F0"/>
    <w:rsid w:val="00163A53"/>
    <w:rsid w:val="00163BDB"/>
    <w:rsid w:val="00163CFA"/>
    <w:rsid w:val="00163FA6"/>
    <w:rsid w:val="00164095"/>
    <w:rsid w:val="001642F2"/>
    <w:rsid w:val="0016476D"/>
    <w:rsid w:val="001647DB"/>
    <w:rsid w:val="00164937"/>
    <w:rsid w:val="00165055"/>
    <w:rsid w:val="0016540C"/>
    <w:rsid w:val="00165596"/>
    <w:rsid w:val="001659BF"/>
    <w:rsid w:val="00166AB7"/>
    <w:rsid w:val="001676F5"/>
    <w:rsid w:val="00167F58"/>
    <w:rsid w:val="001703F9"/>
    <w:rsid w:val="00170EA6"/>
    <w:rsid w:val="0017167A"/>
    <w:rsid w:val="00171722"/>
    <w:rsid w:val="00172069"/>
    <w:rsid w:val="001721AD"/>
    <w:rsid w:val="00172390"/>
    <w:rsid w:val="00172531"/>
    <w:rsid w:val="00172B3C"/>
    <w:rsid w:val="00172BD6"/>
    <w:rsid w:val="00173A27"/>
    <w:rsid w:val="00173D55"/>
    <w:rsid w:val="001742FF"/>
    <w:rsid w:val="001745E8"/>
    <w:rsid w:val="0017492E"/>
    <w:rsid w:val="00174D70"/>
    <w:rsid w:val="001751C8"/>
    <w:rsid w:val="001757A5"/>
    <w:rsid w:val="00175F56"/>
    <w:rsid w:val="00175FE2"/>
    <w:rsid w:val="0017606B"/>
    <w:rsid w:val="00176822"/>
    <w:rsid w:val="00177213"/>
    <w:rsid w:val="00177673"/>
    <w:rsid w:val="00177B6D"/>
    <w:rsid w:val="001810C6"/>
    <w:rsid w:val="00181466"/>
    <w:rsid w:val="001816E5"/>
    <w:rsid w:val="00182016"/>
    <w:rsid w:val="0018213D"/>
    <w:rsid w:val="00183161"/>
    <w:rsid w:val="0018391E"/>
    <w:rsid w:val="0018404D"/>
    <w:rsid w:val="001843AD"/>
    <w:rsid w:val="00184559"/>
    <w:rsid w:val="00184570"/>
    <w:rsid w:val="001852F6"/>
    <w:rsid w:val="00185373"/>
    <w:rsid w:val="00185C1B"/>
    <w:rsid w:val="00185F5D"/>
    <w:rsid w:val="001861A9"/>
    <w:rsid w:val="0018697C"/>
    <w:rsid w:val="00186B32"/>
    <w:rsid w:val="00186DEE"/>
    <w:rsid w:val="001872BA"/>
    <w:rsid w:val="0018776E"/>
    <w:rsid w:val="0018784A"/>
    <w:rsid w:val="00187955"/>
    <w:rsid w:val="00187BBA"/>
    <w:rsid w:val="00187E7F"/>
    <w:rsid w:val="00190A0B"/>
    <w:rsid w:val="00190CD8"/>
    <w:rsid w:val="0019141E"/>
    <w:rsid w:val="001914FC"/>
    <w:rsid w:val="00191560"/>
    <w:rsid w:val="00191C3E"/>
    <w:rsid w:val="00192AB3"/>
    <w:rsid w:val="00192FB4"/>
    <w:rsid w:val="00193872"/>
    <w:rsid w:val="00193B00"/>
    <w:rsid w:val="00193BE4"/>
    <w:rsid w:val="00194223"/>
    <w:rsid w:val="0019427C"/>
    <w:rsid w:val="001945AC"/>
    <w:rsid w:val="00194C22"/>
    <w:rsid w:val="00194F7D"/>
    <w:rsid w:val="00195FBA"/>
    <w:rsid w:val="001964CC"/>
    <w:rsid w:val="00196927"/>
    <w:rsid w:val="00196BDB"/>
    <w:rsid w:val="00197234"/>
    <w:rsid w:val="00197799"/>
    <w:rsid w:val="00197AC7"/>
    <w:rsid w:val="00197CEB"/>
    <w:rsid w:val="001A0377"/>
    <w:rsid w:val="001A072D"/>
    <w:rsid w:val="001A07EA"/>
    <w:rsid w:val="001A0977"/>
    <w:rsid w:val="001A0C1E"/>
    <w:rsid w:val="001A1152"/>
    <w:rsid w:val="001A1569"/>
    <w:rsid w:val="001A1A30"/>
    <w:rsid w:val="001A1E13"/>
    <w:rsid w:val="001A2108"/>
    <w:rsid w:val="001A3006"/>
    <w:rsid w:val="001A31FF"/>
    <w:rsid w:val="001A3287"/>
    <w:rsid w:val="001A32D2"/>
    <w:rsid w:val="001A350B"/>
    <w:rsid w:val="001A37D5"/>
    <w:rsid w:val="001A3C8D"/>
    <w:rsid w:val="001A3CF6"/>
    <w:rsid w:val="001A3EA8"/>
    <w:rsid w:val="001A40C7"/>
    <w:rsid w:val="001A44D0"/>
    <w:rsid w:val="001A44E9"/>
    <w:rsid w:val="001A4696"/>
    <w:rsid w:val="001A4B45"/>
    <w:rsid w:val="001A4DFE"/>
    <w:rsid w:val="001A4E11"/>
    <w:rsid w:val="001A4F0C"/>
    <w:rsid w:val="001A4FBC"/>
    <w:rsid w:val="001A56B1"/>
    <w:rsid w:val="001A56F7"/>
    <w:rsid w:val="001A5731"/>
    <w:rsid w:val="001A57FC"/>
    <w:rsid w:val="001A5917"/>
    <w:rsid w:val="001A59DA"/>
    <w:rsid w:val="001A5AC4"/>
    <w:rsid w:val="001A5E45"/>
    <w:rsid w:val="001A62EB"/>
    <w:rsid w:val="001A63E4"/>
    <w:rsid w:val="001A649F"/>
    <w:rsid w:val="001A64F7"/>
    <w:rsid w:val="001A722F"/>
    <w:rsid w:val="001A78B5"/>
    <w:rsid w:val="001A78E7"/>
    <w:rsid w:val="001A7AB9"/>
    <w:rsid w:val="001A7C23"/>
    <w:rsid w:val="001A7C5D"/>
    <w:rsid w:val="001B0476"/>
    <w:rsid w:val="001B0961"/>
    <w:rsid w:val="001B09C4"/>
    <w:rsid w:val="001B0A98"/>
    <w:rsid w:val="001B0BD5"/>
    <w:rsid w:val="001B1376"/>
    <w:rsid w:val="001B1890"/>
    <w:rsid w:val="001B1C9C"/>
    <w:rsid w:val="001B20E2"/>
    <w:rsid w:val="001B2AE0"/>
    <w:rsid w:val="001B3108"/>
    <w:rsid w:val="001B3166"/>
    <w:rsid w:val="001B35E8"/>
    <w:rsid w:val="001B3AE2"/>
    <w:rsid w:val="001B3D74"/>
    <w:rsid w:val="001B412F"/>
    <w:rsid w:val="001B493F"/>
    <w:rsid w:val="001B4E42"/>
    <w:rsid w:val="001B50A0"/>
    <w:rsid w:val="001B50EA"/>
    <w:rsid w:val="001B5592"/>
    <w:rsid w:val="001B5641"/>
    <w:rsid w:val="001B5A35"/>
    <w:rsid w:val="001B5B9A"/>
    <w:rsid w:val="001B6712"/>
    <w:rsid w:val="001B68C1"/>
    <w:rsid w:val="001B6B42"/>
    <w:rsid w:val="001B7165"/>
    <w:rsid w:val="001B76C3"/>
    <w:rsid w:val="001B7BDA"/>
    <w:rsid w:val="001B7D2C"/>
    <w:rsid w:val="001C0E61"/>
    <w:rsid w:val="001C1382"/>
    <w:rsid w:val="001C1E55"/>
    <w:rsid w:val="001C2239"/>
    <w:rsid w:val="001C2599"/>
    <w:rsid w:val="001C2D37"/>
    <w:rsid w:val="001C2D62"/>
    <w:rsid w:val="001C3BE8"/>
    <w:rsid w:val="001C3EEB"/>
    <w:rsid w:val="001C3FB7"/>
    <w:rsid w:val="001C4406"/>
    <w:rsid w:val="001C4478"/>
    <w:rsid w:val="001C5124"/>
    <w:rsid w:val="001C512D"/>
    <w:rsid w:val="001C5250"/>
    <w:rsid w:val="001C64D1"/>
    <w:rsid w:val="001C6551"/>
    <w:rsid w:val="001D0066"/>
    <w:rsid w:val="001D03F5"/>
    <w:rsid w:val="001D0FDB"/>
    <w:rsid w:val="001D140A"/>
    <w:rsid w:val="001D14C3"/>
    <w:rsid w:val="001D2460"/>
    <w:rsid w:val="001D24B3"/>
    <w:rsid w:val="001D24C7"/>
    <w:rsid w:val="001D2936"/>
    <w:rsid w:val="001D3100"/>
    <w:rsid w:val="001D3140"/>
    <w:rsid w:val="001D35F2"/>
    <w:rsid w:val="001D3836"/>
    <w:rsid w:val="001D3CDA"/>
    <w:rsid w:val="001D45B0"/>
    <w:rsid w:val="001D4940"/>
    <w:rsid w:val="001D49FF"/>
    <w:rsid w:val="001D5726"/>
    <w:rsid w:val="001D57A4"/>
    <w:rsid w:val="001D582A"/>
    <w:rsid w:val="001D5C2C"/>
    <w:rsid w:val="001D5D13"/>
    <w:rsid w:val="001D5F68"/>
    <w:rsid w:val="001D60C6"/>
    <w:rsid w:val="001D6275"/>
    <w:rsid w:val="001D65AD"/>
    <w:rsid w:val="001D67C9"/>
    <w:rsid w:val="001D69E7"/>
    <w:rsid w:val="001D72C1"/>
    <w:rsid w:val="001E08C1"/>
    <w:rsid w:val="001E0915"/>
    <w:rsid w:val="001E09B1"/>
    <w:rsid w:val="001E0C8C"/>
    <w:rsid w:val="001E0F1E"/>
    <w:rsid w:val="001E0FE3"/>
    <w:rsid w:val="001E103B"/>
    <w:rsid w:val="001E1984"/>
    <w:rsid w:val="001E1F74"/>
    <w:rsid w:val="001E3334"/>
    <w:rsid w:val="001E341A"/>
    <w:rsid w:val="001E398A"/>
    <w:rsid w:val="001E3D57"/>
    <w:rsid w:val="001E3F6F"/>
    <w:rsid w:val="001E41DE"/>
    <w:rsid w:val="001E41F3"/>
    <w:rsid w:val="001E44C6"/>
    <w:rsid w:val="001E4D74"/>
    <w:rsid w:val="001E4EBF"/>
    <w:rsid w:val="001E51E1"/>
    <w:rsid w:val="001E5FEE"/>
    <w:rsid w:val="001E6149"/>
    <w:rsid w:val="001E67DB"/>
    <w:rsid w:val="001E6C46"/>
    <w:rsid w:val="001E7173"/>
    <w:rsid w:val="001E7868"/>
    <w:rsid w:val="001E7C96"/>
    <w:rsid w:val="001E7CB7"/>
    <w:rsid w:val="001F02E4"/>
    <w:rsid w:val="001F03F7"/>
    <w:rsid w:val="001F042D"/>
    <w:rsid w:val="001F0839"/>
    <w:rsid w:val="001F09C6"/>
    <w:rsid w:val="001F0A38"/>
    <w:rsid w:val="001F0D28"/>
    <w:rsid w:val="001F0DF4"/>
    <w:rsid w:val="001F1383"/>
    <w:rsid w:val="001F13C0"/>
    <w:rsid w:val="001F240B"/>
    <w:rsid w:val="001F2563"/>
    <w:rsid w:val="001F2AE0"/>
    <w:rsid w:val="001F2F11"/>
    <w:rsid w:val="001F332F"/>
    <w:rsid w:val="001F3B50"/>
    <w:rsid w:val="001F4056"/>
    <w:rsid w:val="001F44B7"/>
    <w:rsid w:val="001F4559"/>
    <w:rsid w:val="001F4593"/>
    <w:rsid w:val="001F4623"/>
    <w:rsid w:val="001F49CA"/>
    <w:rsid w:val="001F4F8A"/>
    <w:rsid w:val="001F5304"/>
    <w:rsid w:val="001F54E6"/>
    <w:rsid w:val="001F5E07"/>
    <w:rsid w:val="001F6192"/>
    <w:rsid w:val="001F71D9"/>
    <w:rsid w:val="001F7442"/>
    <w:rsid w:val="001F78B3"/>
    <w:rsid w:val="001F7B92"/>
    <w:rsid w:val="001F7BCF"/>
    <w:rsid w:val="001F7D06"/>
    <w:rsid w:val="001F7F6A"/>
    <w:rsid w:val="002000FA"/>
    <w:rsid w:val="002005A5"/>
    <w:rsid w:val="00200A69"/>
    <w:rsid w:val="00201BD0"/>
    <w:rsid w:val="00201D82"/>
    <w:rsid w:val="00202269"/>
    <w:rsid w:val="002022E2"/>
    <w:rsid w:val="002028EA"/>
    <w:rsid w:val="00202C4A"/>
    <w:rsid w:val="00202EE0"/>
    <w:rsid w:val="00203310"/>
    <w:rsid w:val="002033F0"/>
    <w:rsid w:val="00203636"/>
    <w:rsid w:val="00203C12"/>
    <w:rsid w:val="00203E06"/>
    <w:rsid w:val="00203EC0"/>
    <w:rsid w:val="0020409A"/>
    <w:rsid w:val="00204D5E"/>
    <w:rsid w:val="002053C8"/>
    <w:rsid w:val="00205989"/>
    <w:rsid w:val="00206D7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617"/>
    <w:rsid w:val="00214982"/>
    <w:rsid w:val="00214B03"/>
    <w:rsid w:val="00215940"/>
    <w:rsid w:val="00215BD1"/>
    <w:rsid w:val="00216138"/>
    <w:rsid w:val="002166C3"/>
    <w:rsid w:val="002167B4"/>
    <w:rsid w:val="002168B0"/>
    <w:rsid w:val="00216E29"/>
    <w:rsid w:val="00220168"/>
    <w:rsid w:val="00220785"/>
    <w:rsid w:val="00220A88"/>
    <w:rsid w:val="00220E61"/>
    <w:rsid w:val="00220EAF"/>
    <w:rsid w:val="002214D8"/>
    <w:rsid w:val="00221B70"/>
    <w:rsid w:val="002220D1"/>
    <w:rsid w:val="00222639"/>
    <w:rsid w:val="00222680"/>
    <w:rsid w:val="00222F8D"/>
    <w:rsid w:val="00223E0A"/>
    <w:rsid w:val="00224182"/>
    <w:rsid w:val="00224227"/>
    <w:rsid w:val="00224705"/>
    <w:rsid w:val="00224BC0"/>
    <w:rsid w:val="00224EDF"/>
    <w:rsid w:val="002255CE"/>
    <w:rsid w:val="0022589F"/>
    <w:rsid w:val="00225DA2"/>
    <w:rsid w:val="00226525"/>
    <w:rsid w:val="002266B7"/>
    <w:rsid w:val="00226730"/>
    <w:rsid w:val="002267FA"/>
    <w:rsid w:val="00226CC5"/>
    <w:rsid w:val="00226E71"/>
    <w:rsid w:val="002276AD"/>
    <w:rsid w:val="00227951"/>
    <w:rsid w:val="00227B4B"/>
    <w:rsid w:val="00227CA2"/>
    <w:rsid w:val="002301FB"/>
    <w:rsid w:val="00230361"/>
    <w:rsid w:val="002306C6"/>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6F1"/>
    <w:rsid w:val="00237899"/>
    <w:rsid w:val="00237D22"/>
    <w:rsid w:val="00237F25"/>
    <w:rsid w:val="00237F70"/>
    <w:rsid w:val="00237F81"/>
    <w:rsid w:val="00240698"/>
    <w:rsid w:val="00240905"/>
    <w:rsid w:val="0024102C"/>
    <w:rsid w:val="00241253"/>
    <w:rsid w:val="002413D8"/>
    <w:rsid w:val="00242087"/>
    <w:rsid w:val="00242096"/>
    <w:rsid w:val="002421A8"/>
    <w:rsid w:val="00242366"/>
    <w:rsid w:val="00242503"/>
    <w:rsid w:val="00242A88"/>
    <w:rsid w:val="00242C87"/>
    <w:rsid w:val="0024372D"/>
    <w:rsid w:val="00243CB2"/>
    <w:rsid w:val="00243D97"/>
    <w:rsid w:val="00243DB2"/>
    <w:rsid w:val="0024427B"/>
    <w:rsid w:val="002442A9"/>
    <w:rsid w:val="00245129"/>
    <w:rsid w:val="002457B3"/>
    <w:rsid w:val="00245DA8"/>
    <w:rsid w:val="00246E39"/>
    <w:rsid w:val="00247977"/>
    <w:rsid w:val="002479F0"/>
    <w:rsid w:val="0025016B"/>
    <w:rsid w:val="002503C0"/>
    <w:rsid w:val="0025116B"/>
    <w:rsid w:val="0025206B"/>
    <w:rsid w:val="0025247B"/>
    <w:rsid w:val="00252D34"/>
    <w:rsid w:val="00253F40"/>
    <w:rsid w:val="00254963"/>
    <w:rsid w:val="00255832"/>
    <w:rsid w:val="00256296"/>
    <w:rsid w:val="00256302"/>
    <w:rsid w:val="00256845"/>
    <w:rsid w:val="00256897"/>
    <w:rsid w:val="00256AB1"/>
    <w:rsid w:val="00256BEB"/>
    <w:rsid w:val="00257600"/>
    <w:rsid w:val="00257BD6"/>
    <w:rsid w:val="00257C98"/>
    <w:rsid w:val="00257FCE"/>
    <w:rsid w:val="00260534"/>
    <w:rsid w:val="002605F3"/>
    <w:rsid w:val="002607C0"/>
    <w:rsid w:val="00260C6F"/>
    <w:rsid w:val="00261A65"/>
    <w:rsid w:val="00261B0D"/>
    <w:rsid w:val="00262492"/>
    <w:rsid w:val="0026289A"/>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68A"/>
    <w:rsid w:val="00266B48"/>
    <w:rsid w:val="00266B9E"/>
    <w:rsid w:val="00266E2D"/>
    <w:rsid w:val="002672F3"/>
    <w:rsid w:val="002674AD"/>
    <w:rsid w:val="00267654"/>
    <w:rsid w:val="0027019C"/>
    <w:rsid w:val="002701F4"/>
    <w:rsid w:val="0027052E"/>
    <w:rsid w:val="00270B6B"/>
    <w:rsid w:val="00270C15"/>
    <w:rsid w:val="00270CC8"/>
    <w:rsid w:val="00270F7F"/>
    <w:rsid w:val="00271672"/>
    <w:rsid w:val="0027197A"/>
    <w:rsid w:val="00271EC0"/>
    <w:rsid w:val="0027268F"/>
    <w:rsid w:val="0027328F"/>
    <w:rsid w:val="00273719"/>
    <w:rsid w:val="002738DF"/>
    <w:rsid w:val="00274284"/>
    <w:rsid w:val="00274500"/>
    <w:rsid w:val="002746B3"/>
    <w:rsid w:val="00274D5D"/>
    <w:rsid w:val="00274F56"/>
    <w:rsid w:val="00274FFE"/>
    <w:rsid w:val="002750BA"/>
    <w:rsid w:val="0027593B"/>
    <w:rsid w:val="00275D12"/>
    <w:rsid w:val="00276480"/>
    <w:rsid w:val="00277155"/>
    <w:rsid w:val="002778E9"/>
    <w:rsid w:val="00277DF2"/>
    <w:rsid w:val="002800E8"/>
    <w:rsid w:val="00280118"/>
    <w:rsid w:val="002806E1"/>
    <w:rsid w:val="0028071C"/>
    <w:rsid w:val="00280A19"/>
    <w:rsid w:val="00280DEE"/>
    <w:rsid w:val="00280EEE"/>
    <w:rsid w:val="002811EA"/>
    <w:rsid w:val="0028173F"/>
    <w:rsid w:val="002819E9"/>
    <w:rsid w:val="00281FFE"/>
    <w:rsid w:val="0028284C"/>
    <w:rsid w:val="0028285E"/>
    <w:rsid w:val="0028294F"/>
    <w:rsid w:val="00282A06"/>
    <w:rsid w:val="002848C2"/>
    <w:rsid w:val="00284A4C"/>
    <w:rsid w:val="00284A63"/>
    <w:rsid w:val="00284B4F"/>
    <w:rsid w:val="00284D62"/>
    <w:rsid w:val="00284F0B"/>
    <w:rsid w:val="0028588E"/>
    <w:rsid w:val="00285D53"/>
    <w:rsid w:val="00285D5C"/>
    <w:rsid w:val="00286018"/>
    <w:rsid w:val="0028627C"/>
    <w:rsid w:val="002864B9"/>
    <w:rsid w:val="002865AE"/>
    <w:rsid w:val="002869BD"/>
    <w:rsid w:val="00286E08"/>
    <w:rsid w:val="002870D1"/>
    <w:rsid w:val="002876B1"/>
    <w:rsid w:val="00287992"/>
    <w:rsid w:val="00287B5C"/>
    <w:rsid w:val="00287BC4"/>
    <w:rsid w:val="0029017C"/>
    <w:rsid w:val="0029042D"/>
    <w:rsid w:val="00290660"/>
    <w:rsid w:val="0029074E"/>
    <w:rsid w:val="0029084F"/>
    <w:rsid w:val="00290CBC"/>
    <w:rsid w:val="002912B6"/>
    <w:rsid w:val="002912C6"/>
    <w:rsid w:val="002929D9"/>
    <w:rsid w:val="00293019"/>
    <w:rsid w:val="0029314B"/>
    <w:rsid w:val="0029369C"/>
    <w:rsid w:val="002936CA"/>
    <w:rsid w:val="00293ADF"/>
    <w:rsid w:val="00293CE6"/>
    <w:rsid w:val="0029405A"/>
    <w:rsid w:val="0029439D"/>
    <w:rsid w:val="00294825"/>
    <w:rsid w:val="00294FBE"/>
    <w:rsid w:val="00295146"/>
    <w:rsid w:val="002956D8"/>
    <w:rsid w:val="00295896"/>
    <w:rsid w:val="00295E01"/>
    <w:rsid w:val="00296275"/>
    <w:rsid w:val="00296492"/>
    <w:rsid w:val="002964D6"/>
    <w:rsid w:val="002966CE"/>
    <w:rsid w:val="0029678E"/>
    <w:rsid w:val="00296F2B"/>
    <w:rsid w:val="00297463"/>
    <w:rsid w:val="002A00A0"/>
    <w:rsid w:val="002A017F"/>
    <w:rsid w:val="002A0708"/>
    <w:rsid w:val="002A0A1B"/>
    <w:rsid w:val="002A0DD3"/>
    <w:rsid w:val="002A0EBF"/>
    <w:rsid w:val="002A160B"/>
    <w:rsid w:val="002A16A3"/>
    <w:rsid w:val="002A16B8"/>
    <w:rsid w:val="002A18E5"/>
    <w:rsid w:val="002A1C58"/>
    <w:rsid w:val="002A1EAB"/>
    <w:rsid w:val="002A2032"/>
    <w:rsid w:val="002A231D"/>
    <w:rsid w:val="002A23C4"/>
    <w:rsid w:val="002A2852"/>
    <w:rsid w:val="002A2C1B"/>
    <w:rsid w:val="002A311A"/>
    <w:rsid w:val="002A33E8"/>
    <w:rsid w:val="002A3E11"/>
    <w:rsid w:val="002A430D"/>
    <w:rsid w:val="002A4362"/>
    <w:rsid w:val="002A4387"/>
    <w:rsid w:val="002A45C7"/>
    <w:rsid w:val="002A49AB"/>
    <w:rsid w:val="002A5686"/>
    <w:rsid w:val="002A57C8"/>
    <w:rsid w:val="002A5A4F"/>
    <w:rsid w:val="002A7096"/>
    <w:rsid w:val="002A75D5"/>
    <w:rsid w:val="002A777D"/>
    <w:rsid w:val="002A7CE2"/>
    <w:rsid w:val="002A7D28"/>
    <w:rsid w:val="002B0855"/>
    <w:rsid w:val="002B0C5A"/>
    <w:rsid w:val="002B17B2"/>
    <w:rsid w:val="002B1A08"/>
    <w:rsid w:val="002B1BC7"/>
    <w:rsid w:val="002B1E98"/>
    <w:rsid w:val="002B247D"/>
    <w:rsid w:val="002B259D"/>
    <w:rsid w:val="002B26A4"/>
    <w:rsid w:val="002B2780"/>
    <w:rsid w:val="002B2E7C"/>
    <w:rsid w:val="002B3064"/>
    <w:rsid w:val="002B3530"/>
    <w:rsid w:val="002B3994"/>
    <w:rsid w:val="002B3BBF"/>
    <w:rsid w:val="002B463A"/>
    <w:rsid w:val="002B5595"/>
    <w:rsid w:val="002B61A5"/>
    <w:rsid w:val="002B62D4"/>
    <w:rsid w:val="002B6FD7"/>
    <w:rsid w:val="002B7298"/>
    <w:rsid w:val="002B76F6"/>
    <w:rsid w:val="002C0229"/>
    <w:rsid w:val="002C0350"/>
    <w:rsid w:val="002C04FD"/>
    <w:rsid w:val="002C055B"/>
    <w:rsid w:val="002C179E"/>
    <w:rsid w:val="002C191A"/>
    <w:rsid w:val="002C1C1F"/>
    <w:rsid w:val="002C1D5F"/>
    <w:rsid w:val="002C1DC1"/>
    <w:rsid w:val="002C2040"/>
    <w:rsid w:val="002C24AA"/>
    <w:rsid w:val="002C2AE6"/>
    <w:rsid w:val="002C3025"/>
    <w:rsid w:val="002C31E8"/>
    <w:rsid w:val="002C417A"/>
    <w:rsid w:val="002C4A9E"/>
    <w:rsid w:val="002C4C1B"/>
    <w:rsid w:val="002C509C"/>
    <w:rsid w:val="002C50EE"/>
    <w:rsid w:val="002C5A41"/>
    <w:rsid w:val="002C5B32"/>
    <w:rsid w:val="002C5BE6"/>
    <w:rsid w:val="002C5D34"/>
    <w:rsid w:val="002C61FA"/>
    <w:rsid w:val="002C64FB"/>
    <w:rsid w:val="002C65A1"/>
    <w:rsid w:val="002C6672"/>
    <w:rsid w:val="002C6999"/>
    <w:rsid w:val="002C724A"/>
    <w:rsid w:val="002C7457"/>
    <w:rsid w:val="002C7527"/>
    <w:rsid w:val="002C76EE"/>
    <w:rsid w:val="002C7F72"/>
    <w:rsid w:val="002D0488"/>
    <w:rsid w:val="002D083D"/>
    <w:rsid w:val="002D0986"/>
    <w:rsid w:val="002D0F7E"/>
    <w:rsid w:val="002D1AC1"/>
    <w:rsid w:val="002D1D65"/>
    <w:rsid w:val="002D2BF9"/>
    <w:rsid w:val="002D3487"/>
    <w:rsid w:val="002D376D"/>
    <w:rsid w:val="002D451F"/>
    <w:rsid w:val="002D49B8"/>
    <w:rsid w:val="002D4BDB"/>
    <w:rsid w:val="002D5024"/>
    <w:rsid w:val="002D53EF"/>
    <w:rsid w:val="002D6003"/>
    <w:rsid w:val="002D6292"/>
    <w:rsid w:val="002D70A4"/>
    <w:rsid w:val="002D792A"/>
    <w:rsid w:val="002D7B55"/>
    <w:rsid w:val="002D7E79"/>
    <w:rsid w:val="002E0539"/>
    <w:rsid w:val="002E0785"/>
    <w:rsid w:val="002E09C1"/>
    <w:rsid w:val="002E0D25"/>
    <w:rsid w:val="002E0E8A"/>
    <w:rsid w:val="002E0F2D"/>
    <w:rsid w:val="002E1012"/>
    <w:rsid w:val="002E1D25"/>
    <w:rsid w:val="002E2184"/>
    <w:rsid w:val="002E2A43"/>
    <w:rsid w:val="002E31E1"/>
    <w:rsid w:val="002E3717"/>
    <w:rsid w:val="002E424F"/>
    <w:rsid w:val="002E43A5"/>
    <w:rsid w:val="002E45E4"/>
    <w:rsid w:val="002E4FDB"/>
    <w:rsid w:val="002E54AF"/>
    <w:rsid w:val="002E56EB"/>
    <w:rsid w:val="002E578D"/>
    <w:rsid w:val="002E5893"/>
    <w:rsid w:val="002E5CE2"/>
    <w:rsid w:val="002E5FEF"/>
    <w:rsid w:val="002E6F96"/>
    <w:rsid w:val="002E6FDF"/>
    <w:rsid w:val="002E7155"/>
    <w:rsid w:val="002E74F5"/>
    <w:rsid w:val="002E7CFC"/>
    <w:rsid w:val="002E7E0B"/>
    <w:rsid w:val="002E7E56"/>
    <w:rsid w:val="002F079E"/>
    <w:rsid w:val="002F0972"/>
    <w:rsid w:val="002F1116"/>
    <w:rsid w:val="002F1405"/>
    <w:rsid w:val="002F15A7"/>
    <w:rsid w:val="002F15E8"/>
    <w:rsid w:val="002F1BE9"/>
    <w:rsid w:val="002F337F"/>
    <w:rsid w:val="002F34ED"/>
    <w:rsid w:val="002F40D3"/>
    <w:rsid w:val="002F46F7"/>
    <w:rsid w:val="002F48C8"/>
    <w:rsid w:val="002F4F90"/>
    <w:rsid w:val="002F5EB0"/>
    <w:rsid w:val="002F603C"/>
    <w:rsid w:val="002F68B6"/>
    <w:rsid w:val="002F6E3B"/>
    <w:rsid w:val="002F6EBE"/>
    <w:rsid w:val="002F7231"/>
    <w:rsid w:val="002F7271"/>
    <w:rsid w:val="002F796B"/>
    <w:rsid w:val="002F7A91"/>
    <w:rsid w:val="003007BD"/>
    <w:rsid w:val="003008DC"/>
    <w:rsid w:val="00300B07"/>
    <w:rsid w:val="00301335"/>
    <w:rsid w:val="003014A0"/>
    <w:rsid w:val="00301A10"/>
    <w:rsid w:val="00302361"/>
    <w:rsid w:val="00302450"/>
    <w:rsid w:val="0030275E"/>
    <w:rsid w:val="00302C7E"/>
    <w:rsid w:val="003032BA"/>
    <w:rsid w:val="003039AB"/>
    <w:rsid w:val="00303A6C"/>
    <w:rsid w:val="00303B97"/>
    <w:rsid w:val="00303C23"/>
    <w:rsid w:val="00303F91"/>
    <w:rsid w:val="003043A4"/>
    <w:rsid w:val="003048D4"/>
    <w:rsid w:val="003049FB"/>
    <w:rsid w:val="0030565F"/>
    <w:rsid w:val="00305A7A"/>
    <w:rsid w:val="00305BD8"/>
    <w:rsid w:val="00305E48"/>
    <w:rsid w:val="003066F8"/>
    <w:rsid w:val="00307273"/>
    <w:rsid w:val="003079A4"/>
    <w:rsid w:val="00307E05"/>
    <w:rsid w:val="0031039C"/>
    <w:rsid w:val="003110C1"/>
    <w:rsid w:val="0031194A"/>
    <w:rsid w:val="00311A83"/>
    <w:rsid w:val="00312215"/>
    <w:rsid w:val="00312B56"/>
    <w:rsid w:val="00312BDE"/>
    <w:rsid w:val="00312F7B"/>
    <w:rsid w:val="003133A5"/>
    <w:rsid w:val="0031354E"/>
    <w:rsid w:val="0031437C"/>
    <w:rsid w:val="00314807"/>
    <w:rsid w:val="00314E11"/>
    <w:rsid w:val="00315770"/>
    <w:rsid w:val="00315819"/>
    <w:rsid w:val="003158EC"/>
    <w:rsid w:val="00315B44"/>
    <w:rsid w:val="003161E1"/>
    <w:rsid w:val="00316AB1"/>
    <w:rsid w:val="00316C2C"/>
    <w:rsid w:val="00316CDE"/>
    <w:rsid w:val="00316D1B"/>
    <w:rsid w:val="00317004"/>
    <w:rsid w:val="00317155"/>
    <w:rsid w:val="00317349"/>
    <w:rsid w:val="00317400"/>
    <w:rsid w:val="00317416"/>
    <w:rsid w:val="00317739"/>
    <w:rsid w:val="00317DD5"/>
    <w:rsid w:val="00320026"/>
    <w:rsid w:val="00320538"/>
    <w:rsid w:val="003217A6"/>
    <w:rsid w:val="00323A14"/>
    <w:rsid w:val="00323C2A"/>
    <w:rsid w:val="00323E36"/>
    <w:rsid w:val="00323EF3"/>
    <w:rsid w:val="003240FD"/>
    <w:rsid w:val="00324844"/>
    <w:rsid w:val="003253F8"/>
    <w:rsid w:val="00325937"/>
    <w:rsid w:val="00325E4F"/>
    <w:rsid w:val="00326E79"/>
    <w:rsid w:val="003277B3"/>
    <w:rsid w:val="0033007A"/>
    <w:rsid w:val="00330181"/>
    <w:rsid w:val="0033034C"/>
    <w:rsid w:val="00330B20"/>
    <w:rsid w:val="00331078"/>
    <w:rsid w:val="0033143F"/>
    <w:rsid w:val="0033188A"/>
    <w:rsid w:val="00331A9C"/>
    <w:rsid w:val="00331B7F"/>
    <w:rsid w:val="00332F8E"/>
    <w:rsid w:val="00334B6F"/>
    <w:rsid w:val="0033518F"/>
    <w:rsid w:val="00335C72"/>
    <w:rsid w:val="00335F18"/>
    <w:rsid w:val="00336258"/>
    <w:rsid w:val="00336336"/>
    <w:rsid w:val="00336BE9"/>
    <w:rsid w:val="00337C28"/>
    <w:rsid w:val="00340072"/>
    <w:rsid w:val="003403AC"/>
    <w:rsid w:val="00340D29"/>
    <w:rsid w:val="00340DE1"/>
    <w:rsid w:val="00340EF3"/>
    <w:rsid w:val="003419C7"/>
    <w:rsid w:val="00341C7A"/>
    <w:rsid w:val="00341D89"/>
    <w:rsid w:val="0034256E"/>
    <w:rsid w:val="00342830"/>
    <w:rsid w:val="00342869"/>
    <w:rsid w:val="00342BA9"/>
    <w:rsid w:val="00342E25"/>
    <w:rsid w:val="00342EE7"/>
    <w:rsid w:val="00343A9B"/>
    <w:rsid w:val="00343ACE"/>
    <w:rsid w:val="00343C8A"/>
    <w:rsid w:val="00343D9B"/>
    <w:rsid w:val="00343E6D"/>
    <w:rsid w:val="00344589"/>
    <w:rsid w:val="00344B7B"/>
    <w:rsid w:val="00344C34"/>
    <w:rsid w:val="00344C73"/>
    <w:rsid w:val="00344E61"/>
    <w:rsid w:val="0034531A"/>
    <w:rsid w:val="00345AB3"/>
    <w:rsid w:val="00345CBB"/>
    <w:rsid w:val="00345E46"/>
    <w:rsid w:val="00345ED9"/>
    <w:rsid w:val="003465B1"/>
    <w:rsid w:val="0034674F"/>
    <w:rsid w:val="00346A29"/>
    <w:rsid w:val="00346AC6"/>
    <w:rsid w:val="00346B82"/>
    <w:rsid w:val="003475A6"/>
    <w:rsid w:val="003476EB"/>
    <w:rsid w:val="00347B96"/>
    <w:rsid w:val="00347D87"/>
    <w:rsid w:val="00347F49"/>
    <w:rsid w:val="00350063"/>
    <w:rsid w:val="00350433"/>
    <w:rsid w:val="0035079C"/>
    <w:rsid w:val="003507D6"/>
    <w:rsid w:val="00350C48"/>
    <w:rsid w:val="00351B10"/>
    <w:rsid w:val="003527B0"/>
    <w:rsid w:val="0035291A"/>
    <w:rsid w:val="00352D75"/>
    <w:rsid w:val="0035366B"/>
    <w:rsid w:val="00353B75"/>
    <w:rsid w:val="00354A6A"/>
    <w:rsid w:val="00354F2B"/>
    <w:rsid w:val="00355DB8"/>
    <w:rsid w:val="00355E13"/>
    <w:rsid w:val="0035601A"/>
    <w:rsid w:val="0035630F"/>
    <w:rsid w:val="00356429"/>
    <w:rsid w:val="0035662B"/>
    <w:rsid w:val="00356843"/>
    <w:rsid w:val="0035685D"/>
    <w:rsid w:val="00356EA1"/>
    <w:rsid w:val="0035743B"/>
    <w:rsid w:val="0035756A"/>
    <w:rsid w:val="00357670"/>
    <w:rsid w:val="003579AE"/>
    <w:rsid w:val="00357BF3"/>
    <w:rsid w:val="00357D2F"/>
    <w:rsid w:val="00360086"/>
    <w:rsid w:val="00360869"/>
    <w:rsid w:val="00360CF4"/>
    <w:rsid w:val="00360D40"/>
    <w:rsid w:val="003610CA"/>
    <w:rsid w:val="00361217"/>
    <w:rsid w:val="003613D0"/>
    <w:rsid w:val="00361605"/>
    <w:rsid w:val="00361B1A"/>
    <w:rsid w:val="003622A9"/>
    <w:rsid w:val="00362B5D"/>
    <w:rsid w:val="003635B5"/>
    <w:rsid w:val="00363730"/>
    <w:rsid w:val="00363D71"/>
    <w:rsid w:val="0036411B"/>
    <w:rsid w:val="003642EB"/>
    <w:rsid w:val="00364916"/>
    <w:rsid w:val="00364CA4"/>
    <w:rsid w:val="00364CE1"/>
    <w:rsid w:val="00365185"/>
    <w:rsid w:val="0036572D"/>
    <w:rsid w:val="0036584D"/>
    <w:rsid w:val="003664E7"/>
    <w:rsid w:val="00366E23"/>
    <w:rsid w:val="00367280"/>
    <w:rsid w:val="00367DAF"/>
    <w:rsid w:val="0037035F"/>
    <w:rsid w:val="00370559"/>
    <w:rsid w:val="00370CBD"/>
    <w:rsid w:val="003713B7"/>
    <w:rsid w:val="00371A2A"/>
    <w:rsid w:val="003725B0"/>
    <w:rsid w:val="0037293D"/>
    <w:rsid w:val="00373359"/>
    <w:rsid w:val="0037380F"/>
    <w:rsid w:val="00374C98"/>
    <w:rsid w:val="003753D9"/>
    <w:rsid w:val="003756EC"/>
    <w:rsid w:val="00375A96"/>
    <w:rsid w:val="0037632A"/>
    <w:rsid w:val="0037648E"/>
    <w:rsid w:val="0037650D"/>
    <w:rsid w:val="00376A9F"/>
    <w:rsid w:val="00376E02"/>
    <w:rsid w:val="00376E04"/>
    <w:rsid w:val="003775A0"/>
    <w:rsid w:val="0037798D"/>
    <w:rsid w:val="00377BAF"/>
    <w:rsid w:val="00377EB7"/>
    <w:rsid w:val="0038045A"/>
    <w:rsid w:val="00380AD1"/>
    <w:rsid w:val="00380B85"/>
    <w:rsid w:val="00381BBE"/>
    <w:rsid w:val="00381D2D"/>
    <w:rsid w:val="00381E04"/>
    <w:rsid w:val="00382370"/>
    <w:rsid w:val="00382528"/>
    <w:rsid w:val="00383542"/>
    <w:rsid w:val="0038367D"/>
    <w:rsid w:val="00383AC0"/>
    <w:rsid w:val="00384540"/>
    <w:rsid w:val="00384556"/>
    <w:rsid w:val="00384615"/>
    <w:rsid w:val="0038469A"/>
    <w:rsid w:val="003849DF"/>
    <w:rsid w:val="00384B43"/>
    <w:rsid w:val="00384BA6"/>
    <w:rsid w:val="00384F07"/>
    <w:rsid w:val="003867B0"/>
    <w:rsid w:val="00386DEE"/>
    <w:rsid w:val="00387481"/>
    <w:rsid w:val="003878D5"/>
    <w:rsid w:val="00387B03"/>
    <w:rsid w:val="0039015E"/>
    <w:rsid w:val="00390493"/>
    <w:rsid w:val="003905CB"/>
    <w:rsid w:val="00390653"/>
    <w:rsid w:val="0039166D"/>
    <w:rsid w:val="00391C7C"/>
    <w:rsid w:val="00391DF2"/>
    <w:rsid w:val="00391F9A"/>
    <w:rsid w:val="00391FA8"/>
    <w:rsid w:val="00392052"/>
    <w:rsid w:val="003920EF"/>
    <w:rsid w:val="00392608"/>
    <w:rsid w:val="00392A8B"/>
    <w:rsid w:val="00392ADE"/>
    <w:rsid w:val="0039310C"/>
    <w:rsid w:val="0039360C"/>
    <w:rsid w:val="003938B5"/>
    <w:rsid w:val="0039398B"/>
    <w:rsid w:val="00393F20"/>
    <w:rsid w:val="00393F98"/>
    <w:rsid w:val="003942A9"/>
    <w:rsid w:val="00394990"/>
    <w:rsid w:val="00394C71"/>
    <w:rsid w:val="00395433"/>
    <w:rsid w:val="003960B3"/>
    <w:rsid w:val="003964B1"/>
    <w:rsid w:val="003965A9"/>
    <w:rsid w:val="00396875"/>
    <w:rsid w:val="0039775A"/>
    <w:rsid w:val="00397946"/>
    <w:rsid w:val="00397A37"/>
    <w:rsid w:val="00397A44"/>
    <w:rsid w:val="00397BCE"/>
    <w:rsid w:val="00397C74"/>
    <w:rsid w:val="003A040D"/>
    <w:rsid w:val="003A058D"/>
    <w:rsid w:val="003A0B7C"/>
    <w:rsid w:val="003A0D98"/>
    <w:rsid w:val="003A0FF2"/>
    <w:rsid w:val="003A1091"/>
    <w:rsid w:val="003A1431"/>
    <w:rsid w:val="003A1711"/>
    <w:rsid w:val="003A1FA7"/>
    <w:rsid w:val="003A211B"/>
    <w:rsid w:val="003A213A"/>
    <w:rsid w:val="003A27D6"/>
    <w:rsid w:val="003A299F"/>
    <w:rsid w:val="003A2F62"/>
    <w:rsid w:val="003A34EA"/>
    <w:rsid w:val="003A35CD"/>
    <w:rsid w:val="003A3F7E"/>
    <w:rsid w:val="003A4499"/>
    <w:rsid w:val="003A46DE"/>
    <w:rsid w:val="003A5069"/>
    <w:rsid w:val="003A510F"/>
    <w:rsid w:val="003A6190"/>
    <w:rsid w:val="003A6711"/>
    <w:rsid w:val="003A73CD"/>
    <w:rsid w:val="003A76B9"/>
    <w:rsid w:val="003B036D"/>
    <w:rsid w:val="003B04D0"/>
    <w:rsid w:val="003B04D7"/>
    <w:rsid w:val="003B057C"/>
    <w:rsid w:val="003B05C6"/>
    <w:rsid w:val="003B06F7"/>
    <w:rsid w:val="003B0B14"/>
    <w:rsid w:val="003B0BF4"/>
    <w:rsid w:val="003B0EF5"/>
    <w:rsid w:val="003B13A8"/>
    <w:rsid w:val="003B1948"/>
    <w:rsid w:val="003B1AF7"/>
    <w:rsid w:val="003B1B10"/>
    <w:rsid w:val="003B2484"/>
    <w:rsid w:val="003B2A96"/>
    <w:rsid w:val="003B34FE"/>
    <w:rsid w:val="003B3596"/>
    <w:rsid w:val="003B4477"/>
    <w:rsid w:val="003B45BD"/>
    <w:rsid w:val="003B4748"/>
    <w:rsid w:val="003B48B1"/>
    <w:rsid w:val="003B4927"/>
    <w:rsid w:val="003B4B60"/>
    <w:rsid w:val="003B4BC9"/>
    <w:rsid w:val="003B53C4"/>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608"/>
    <w:rsid w:val="003C269D"/>
    <w:rsid w:val="003C2760"/>
    <w:rsid w:val="003C278D"/>
    <w:rsid w:val="003C279F"/>
    <w:rsid w:val="003C2CF7"/>
    <w:rsid w:val="003C2D3F"/>
    <w:rsid w:val="003C3696"/>
    <w:rsid w:val="003C3D07"/>
    <w:rsid w:val="003C441D"/>
    <w:rsid w:val="003C45CF"/>
    <w:rsid w:val="003C4A86"/>
    <w:rsid w:val="003C4BC0"/>
    <w:rsid w:val="003C4FCD"/>
    <w:rsid w:val="003C5A5A"/>
    <w:rsid w:val="003C5F7C"/>
    <w:rsid w:val="003C5FCD"/>
    <w:rsid w:val="003C60F1"/>
    <w:rsid w:val="003C6210"/>
    <w:rsid w:val="003C6436"/>
    <w:rsid w:val="003C6A1B"/>
    <w:rsid w:val="003C6E5D"/>
    <w:rsid w:val="003C773E"/>
    <w:rsid w:val="003C7DE1"/>
    <w:rsid w:val="003C7ECB"/>
    <w:rsid w:val="003D08A4"/>
    <w:rsid w:val="003D0A58"/>
    <w:rsid w:val="003D0B60"/>
    <w:rsid w:val="003D0D7F"/>
    <w:rsid w:val="003D0F81"/>
    <w:rsid w:val="003D14F7"/>
    <w:rsid w:val="003D1539"/>
    <w:rsid w:val="003D186F"/>
    <w:rsid w:val="003D1A36"/>
    <w:rsid w:val="003D1D7C"/>
    <w:rsid w:val="003D1DE6"/>
    <w:rsid w:val="003D2466"/>
    <w:rsid w:val="003D26B5"/>
    <w:rsid w:val="003D2963"/>
    <w:rsid w:val="003D2D84"/>
    <w:rsid w:val="003D3987"/>
    <w:rsid w:val="003D4340"/>
    <w:rsid w:val="003D468C"/>
    <w:rsid w:val="003D4CED"/>
    <w:rsid w:val="003D5310"/>
    <w:rsid w:val="003D5896"/>
    <w:rsid w:val="003D64E1"/>
    <w:rsid w:val="003D6797"/>
    <w:rsid w:val="003D68A8"/>
    <w:rsid w:val="003D69FB"/>
    <w:rsid w:val="003D6A47"/>
    <w:rsid w:val="003D7FE1"/>
    <w:rsid w:val="003E0864"/>
    <w:rsid w:val="003E0A13"/>
    <w:rsid w:val="003E0FE3"/>
    <w:rsid w:val="003E191E"/>
    <w:rsid w:val="003E1A36"/>
    <w:rsid w:val="003E223A"/>
    <w:rsid w:val="003E2F1E"/>
    <w:rsid w:val="003E3026"/>
    <w:rsid w:val="003E342D"/>
    <w:rsid w:val="003E345B"/>
    <w:rsid w:val="003E36AD"/>
    <w:rsid w:val="003E3903"/>
    <w:rsid w:val="003E39C8"/>
    <w:rsid w:val="003E3D0F"/>
    <w:rsid w:val="003E3D85"/>
    <w:rsid w:val="003E4299"/>
    <w:rsid w:val="003E46DA"/>
    <w:rsid w:val="003E4781"/>
    <w:rsid w:val="003E4B4E"/>
    <w:rsid w:val="003E4EC7"/>
    <w:rsid w:val="003E5581"/>
    <w:rsid w:val="003E5982"/>
    <w:rsid w:val="003E5C2F"/>
    <w:rsid w:val="003E671A"/>
    <w:rsid w:val="003E676A"/>
    <w:rsid w:val="003E6D86"/>
    <w:rsid w:val="003E73F0"/>
    <w:rsid w:val="003E7A82"/>
    <w:rsid w:val="003F05DA"/>
    <w:rsid w:val="003F10B6"/>
    <w:rsid w:val="003F117E"/>
    <w:rsid w:val="003F1ED1"/>
    <w:rsid w:val="003F28C9"/>
    <w:rsid w:val="003F2968"/>
    <w:rsid w:val="003F3217"/>
    <w:rsid w:val="003F321D"/>
    <w:rsid w:val="003F37AE"/>
    <w:rsid w:val="003F37B3"/>
    <w:rsid w:val="003F390F"/>
    <w:rsid w:val="003F3DEC"/>
    <w:rsid w:val="003F3EA1"/>
    <w:rsid w:val="003F3FF3"/>
    <w:rsid w:val="003F4490"/>
    <w:rsid w:val="003F45A2"/>
    <w:rsid w:val="003F4A52"/>
    <w:rsid w:val="003F511B"/>
    <w:rsid w:val="003F51AC"/>
    <w:rsid w:val="003F5305"/>
    <w:rsid w:val="003F5460"/>
    <w:rsid w:val="003F55E9"/>
    <w:rsid w:val="003F5A0B"/>
    <w:rsid w:val="003F60D2"/>
    <w:rsid w:val="003F6AAD"/>
    <w:rsid w:val="003F6AEA"/>
    <w:rsid w:val="003F77D6"/>
    <w:rsid w:val="003F7BEA"/>
    <w:rsid w:val="004004D4"/>
    <w:rsid w:val="00400657"/>
    <w:rsid w:val="00400AFA"/>
    <w:rsid w:val="00401357"/>
    <w:rsid w:val="004013CC"/>
    <w:rsid w:val="00401931"/>
    <w:rsid w:val="00401CF2"/>
    <w:rsid w:val="00402786"/>
    <w:rsid w:val="00403074"/>
    <w:rsid w:val="00403504"/>
    <w:rsid w:val="0040358D"/>
    <w:rsid w:val="004037D9"/>
    <w:rsid w:val="00403B65"/>
    <w:rsid w:val="0040406B"/>
    <w:rsid w:val="004044CA"/>
    <w:rsid w:val="00404B2C"/>
    <w:rsid w:val="00404BE9"/>
    <w:rsid w:val="0040546B"/>
    <w:rsid w:val="00405EC0"/>
    <w:rsid w:val="00406015"/>
    <w:rsid w:val="00406486"/>
    <w:rsid w:val="0040668F"/>
    <w:rsid w:val="00406EFD"/>
    <w:rsid w:val="00407025"/>
    <w:rsid w:val="00407B51"/>
    <w:rsid w:val="004106AF"/>
    <w:rsid w:val="004108F9"/>
    <w:rsid w:val="00410A92"/>
    <w:rsid w:val="00411285"/>
    <w:rsid w:val="00411E73"/>
    <w:rsid w:val="004125F6"/>
    <w:rsid w:val="0041376E"/>
    <w:rsid w:val="004137CD"/>
    <w:rsid w:val="0041381F"/>
    <w:rsid w:val="00413BDA"/>
    <w:rsid w:val="00413C45"/>
    <w:rsid w:val="00413EF8"/>
    <w:rsid w:val="004142C0"/>
    <w:rsid w:val="004147DA"/>
    <w:rsid w:val="004151FF"/>
    <w:rsid w:val="00415738"/>
    <w:rsid w:val="00415DE5"/>
    <w:rsid w:val="00415E0F"/>
    <w:rsid w:val="00415EFD"/>
    <w:rsid w:val="00416856"/>
    <w:rsid w:val="00416915"/>
    <w:rsid w:val="004169E9"/>
    <w:rsid w:val="00416ED7"/>
    <w:rsid w:val="004172D4"/>
    <w:rsid w:val="00417415"/>
    <w:rsid w:val="004174ED"/>
    <w:rsid w:val="00417776"/>
    <w:rsid w:val="0041778D"/>
    <w:rsid w:val="00417B70"/>
    <w:rsid w:val="00417CC7"/>
    <w:rsid w:val="00417E12"/>
    <w:rsid w:val="00417F2C"/>
    <w:rsid w:val="004202B9"/>
    <w:rsid w:val="004205C0"/>
    <w:rsid w:val="00420829"/>
    <w:rsid w:val="0042142F"/>
    <w:rsid w:val="00421921"/>
    <w:rsid w:val="004219D4"/>
    <w:rsid w:val="00422042"/>
    <w:rsid w:val="00422F87"/>
    <w:rsid w:val="004235CA"/>
    <w:rsid w:val="00423772"/>
    <w:rsid w:val="00423C66"/>
    <w:rsid w:val="00423D0D"/>
    <w:rsid w:val="0042401A"/>
    <w:rsid w:val="004240AC"/>
    <w:rsid w:val="004243A3"/>
    <w:rsid w:val="004248FA"/>
    <w:rsid w:val="00424E52"/>
    <w:rsid w:val="004253CE"/>
    <w:rsid w:val="00425A93"/>
    <w:rsid w:val="00426BCA"/>
    <w:rsid w:val="0042700C"/>
    <w:rsid w:val="00427353"/>
    <w:rsid w:val="00427716"/>
    <w:rsid w:val="004277B6"/>
    <w:rsid w:val="004278FC"/>
    <w:rsid w:val="00427A40"/>
    <w:rsid w:val="00427BD0"/>
    <w:rsid w:val="00427C5B"/>
    <w:rsid w:val="00427E56"/>
    <w:rsid w:val="00427F55"/>
    <w:rsid w:val="00430421"/>
    <w:rsid w:val="004305F2"/>
    <w:rsid w:val="004315F3"/>
    <w:rsid w:val="00431CED"/>
    <w:rsid w:val="00431E55"/>
    <w:rsid w:val="00432364"/>
    <w:rsid w:val="00432449"/>
    <w:rsid w:val="00432691"/>
    <w:rsid w:val="0043307D"/>
    <w:rsid w:val="00433136"/>
    <w:rsid w:val="00433383"/>
    <w:rsid w:val="00433652"/>
    <w:rsid w:val="0043404A"/>
    <w:rsid w:val="00434473"/>
    <w:rsid w:val="00434723"/>
    <w:rsid w:val="00435061"/>
    <w:rsid w:val="0043522A"/>
    <w:rsid w:val="00435689"/>
    <w:rsid w:val="004363FB"/>
    <w:rsid w:val="00436643"/>
    <w:rsid w:val="00437202"/>
    <w:rsid w:val="004372AE"/>
    <w:rsid w:val="004373A4"/>
    <w:rsid w:val="004374FC"/>
    <w:rsid w:val="00437723"/>
    <w:rsid w:val="00437B4B"/>
    <w:rsid w:val="00437C0B"/>
    <w:rsid w:val="00437C23"/>
    <w:rsid w:val="00437FCA"/>
    <w:rsid w:val="00440FB2"/>
    <w:rsid w:val="00442205"/>
    <w:rsid w:val="00442523"/>
    <w:rsid w:val="004426C5"/>
    <w:rsid w:val="00442F26"/>
    <w:rsid w:val="00443056"/>
    <w:rsid w:val="0044365C"/>
    <w:rsid w:val="00443C54"/>
    <w:rsid w:val="00443E2E"/>
    <w:rsid w:val="00443F3B"/>
    <w:rsid w:val="004443B8"/>
    <w:rsid w:val="00444C38"/>
    <w:rsid w:val="00444DEE"/>
    <w:rsid w:val="00445418"/>
    <w:rsid w:val="00445560"/>
    <w:rsid w:val="00445871"/>
    <w:rsid w:val="00445A8F"/>
    <w:rsid w:val="00445DAE"/>
    <w:rsid w:val="00445FA6"/>
    <w:rsid w:val="00446411"/>
    <w:rsid w:val="004465D4"/>
    <w:rsid w:val="0044679C"/>
    <w:rsid w:val="00446EF3"/>
    <w:rsid w:val="004477B3"/>
    <w:rsid w:val="004507AC"/>
    <w:rsid w:val="00450822"/>
    <w:rsid w:val="004510D5"/>
    <w:rsid w:val="004510EC"/>
    <w:rsid w:val="00451476"/>
    <w:rsid w:val="00451F02"/>
    <w:rsid w:val="004527A5"/>
    <w:rsid w:val="004530FE"/>
    <w:rsid w:val="00453785"/>
    <w:rsid w:val="00453929"/>
    <w:rsid w:val="0045439F"/>
    <w:rsid w:val="00454A3C"/>
    <w:rsid w:val="0045555C"/>
    <w:rsid w:val="00455921"/>
    <w:rsid w:val="00455B47"/>
    <w:rsid w:val="004561A8"/>
    <w:rsid w:val="004561BB"/>
    <w:rsid w:val="004569C7"/>
    <w:rsid w:val="00456A3E"/>
    <w:rsid w:val="00456F61"/>
    <w:rsid w:val="00457094"/>
    <w:rsid w:val="004572EE"/>
    <w:rsid w:val="00457480"/>
    <w:rsid w:val="004574DB"/>
    <w:rsid w:val="0045779C"/>
    <w:rsid w:val="004601A6"/>
    <w:rsid w:val="00460407"/>
    <w:rsid w:val="00461610"/>
    <w:rsid w:val="00461775"/>
    <w:rsid w:val="00461ACD"/>
    <w:rsid w:val="00461B85"/>
    <w:rsid w:val="00462063"/>
    <w:rsid w:val="00462750"/>
    <w:rsid w:val="00462AFD"/>
    <w:rsid w:val="00463767"/>
    <w:rsid w:val="00463B31"/>
    <w:rsid w:val="00464B01"/>
    <w:rsid w:val="00464C25"/>
    <w:rsid w:val="004651BC"/>
    <w:rsid w:val="004654A0"/>
    <w:rsid w:val="004654D5"/>
    <w:rsid w:val="00465B0E"/>
    <w:rsid w:val="00465C0D"/>
    <w:rsid w:val="00465EAB"/>
    <w:rsid w:val="004660C5"/>
    <w:rsid w:val="004666DC"/>
    <w:rsid w:val="0046699D"/>
    <w:rsid w:val="004670BF"/>
    <w:rsid w:val="004670EF"/>
    <w:rsid w:val="00467122"/>
    <w:rsid w:val="00467724"/>
    <w:rsid w:val="0046779E"/>
    <w:rsid w:val="00467B40"/>
    <w:rsid w:val="00467C21"/>
    <w:rsid w:val="004702CE"/>
    <w:rsid w:val="00470637"/>
    <w:rsid w:val="00470FB0"/>
    <w:rsid w:val="004714D7"/>
    <w:rsid w:val="00471C6B"/>
    <w:rsid w:val="00471D40"/>
    <w:rsid w:val="00471E42"/>
    <w:rsid w:val="00471F72"/>
    <w:rsid w:val="00472472"/>
    <w:rsid w:val="00472D00"/>
    <w:rsid w:val="00473ABE"/>
    <w:rsid w:val="00473CE7"/>
    <w:rsid w:val="0047483C"/>
    <w:rsid w:val="00474A52"/>
    <w:rsid w:val="00474D66"/>
    <w:rsid w:val="00474EDD"/>
    <w:rsid w:val="004756D6"/>
    <w:rsid w:val="004756E5"/>
    <w:rsid w:val="00475923"/>
    <w:rsid w:val="00475AC5"/>
    <w:rsid w:val="004760C9"/>
    <w:rsid w:val="00476108"/>
    <w:rsid w:val="0047655F"/>
    <w:rsid w:val="004767CE"/>
    <w:rsid w:val="00476845"/>
    <w:rsid w:val="00476C60"/>
    <w:rsid w:val="00477289"/>
    <w:rsid w:val="00477783"/>
    <w:rsid w:val="00477DF6"/>
    <w:rsid w:val="004807C0"/>
    <w:rsid w:val="004815C6"/>
    <w:rsid w:val="00481662"/>
    <w:rsid w:val="0048190E"/>
    <w:rsid w:val="00481A01"/>
    <w:rsid w:val="00481A21"/>
    <w:rsid w:val="00481B49"/>
    <w:rsid w:val="00482296"/>
    <w:rsid w:val="004822F5"/>
    <w:rsid w:val="004824DE"/>
    <w:rsid w:val="004825CE"/>
    <w:rsid w:val="004826A8"/>
    <w:rsid w:val="00482B72"/>
    <w:rsid w:val="00482BD6"/>
    <w:rsid w:val="00483309"/>
    <w:rsid w:val="00483394"/>
    <w:rsid w:val="00483B64"/>
    <w:rsid w:val="00483D2A"/>
    <w:rsid w:val="00483D3D"/>
    <w:rsid w:val="004844E6"/>
    <w:rsid w:val="0048471A"/>
    <w:rsid w:val="004851A2"/>
    <w:rsid w:val="004857F4"/>
    <w:rsid w:val="00485E23"/>
    <w:rsid w:val="00486225"/>
    <w:rsid w:val="00486CAC"/>
    <w:rsid w:val="00486E9E"/>
    <w:rsid w:val="004879BA"/>
    <w:rsid w:val="00490328"/>
    <w:rsid w:val="0049035C"/>
    <w:rsid w:val="00490432"/>
    <w:rsid w:val="00490A41"/>
    <w:rsid w:val="0049102E"/>
    <w:rsid w:val="004910A4"/>
    <w:rsid w:val="004913EB"/>
    <w:rsid w:val="00491D29"/>
    <w:rsid w:val="00491FC5"/>
    <w:rsid w:val="004928C4"/>
    <w:rsid w:val="00492B2F"/>
    <w:rsid w:val="00492CEA"/>
    <w:rsid w:val="00493DD8"/>
    <w:rsid w:val="004940C1"/>
    <w:rsid w:val="004940E4"/>
    <w:rsid w:val="0049420E"/>
    <w:rsid w:val="00494583"/>
    <w:rsid w:val="00494B56"/>
    <w:rsid w:val="00495236"/>
    <w:rsid w:val="004956DD"/>
    <w:rsid w:val="004957F2"/>
    <w:rsid w:val="00495F21"/>
    <w:rsid w:val="00495F5A"/>
    <w:rsid w:val="00496044"/>
    <w:rsid w:val="00496CD1"/>
    <w:rsid w:val="00496F61"/>
    <w:rsid w:val="00497201"/>
    <w:rsid w:val="00497350"/>
    <w:rsid w:val="004A00F9"/>
    <w:rsid w:val="004A0243"/>
    <w:rsid w:val="004A030D"/>
    <w:rsid w:val="004A054F"/>
    <w:rsid w:val="004A05F3"/>
    <w:rsid w:val="004A0B09"/>
    <w:rsid w:val="004A0CE5"/>
    <w:rsid w:val="004A1F33"/>
    <w:rsid w:val="004A235F"/>
    <w:rsid w:val="004A2535"/>
    <w:rsid w:val="004A28F3"/>
    <w:rsid w:val="004A2A02"/>
    <w:rsid w:val="004A34B4"/>
    <w:rsid w:val="004A3AD1"/>
    <w:rsid w:val="004A3C87"/>
    <w:rsid w:val="004A3DCE"/>
    <w:rsid w:val="004A42BC"/>
    <w:rsid w:val="004A4A2E"/>
    <w:rsid w:val="004A521F"/>
    <w:rsid w:val="004A56BB"/>
    <w:rsid w:val="004A58C2"/>
    <w:rsid w:val="004A5CCA"/>
    <w:rsid w:val="004A5CD4"/>
    <w:rsid w:val="004A5F42"/>
    <w:rsid w:val="004A5FBE"/>
    <w:rsid w:val="004A672D"/>
    <w:rsid w:val="004A67E8"/>
    <w:rsid w:val="004A68A3"/>
    <w:rsid w:val="004A6C88"/>
    <w:rsid w:val="004A7D3B"/>
    <w:rsid w:val="004A7F05"/>
    <w:rsid w:val="004B05A2"/>
    <w:rsid w:val="004B0B3E"/>
    <w:rsid w:val="004B0C95"/>
    <w:rsid w:val="004B1A56"/>
    <w:rsid w:val="004B1EE3"/>
    <w:rsid w:val="004B224E"/>
    <w:rsid w:val="004B237B"/>
    <w:rsid w:val="004B3157"/>
    <w:rsid w:val="004B35ED"/>
    <w:rsid w:val="004B3A40"/>
    <w:rsid w:val="004B42F7"/>
    <w:rsid w:val="004B4661"/>
    <w:rsid w:val="004B4911"/>
    <w:rsid w:val="004B4989"/>
    <w:rsid w:val="004B4D41"/>
    <w:rsid w:val="004B4D56"/>
    <w:rsid w:val="004B50C1"/>
    <w:rsid w:val="004B5F3F"/>
    <w:rsid w:val="004B6158"/>
    <w:rsid w:val="004B6432"/>
    <w:rsid w:val="004B6E0C"/>
    <w:rsid w:val="004B758A"/>
    <w:rsid w:val="004B75B7"/>
    <w:rsid w:val="004B761B"/>
    <w:rsid w:val="004B7BF1"/>
    <w:rsid w:val="004B7E85"/>
    <w:rsid w:val="004C0A27"/>
    <w:rsid w:val="004C105D"/>
    <w:rsid w:val="004C1070"/>
    <w:rsid w:val="004C131F"/>
    <w:rsid w:val="004C137B"/>
    <w:rsid w:val="004C1717"/>
    <w:rsid w:val="004C17A3"/>
    <w:rsid w:val="004C1AA8"/>
    <w:rsid w:val="004C1D2E"/>
    <w:rsid w:val="004C1DA0"/>
    <w:rsid w:val="004C237A"/>
    <w:rsid w:val="004C248F"/>
    <w:rsid w:val="004C2637"/>
    <w:rsid w:val="004C2706"/>
    <w:rsid w:val="004C2DED"/>
    <w:rsid w:val="004C3253"/>
    <w:rsid w:val="004C3BB9"/>
    <w:rsid w:val="004C3D65"/>
    <w:rsid w:val="004C3DE0"/>
    <w:rsid w:val="004C4235"/>
    <w:rsid w:val="004C43AC"/>
    <w:rsid w:val="004C445B"/>
    <w:rsid w:val="004C45FF"/>
    <w:rsid w:val="004C4CBE"/>
    <w:rsid w:val="004C51C7"/>
    <w:rsid w:val="004C5399"/>
    <w:rsid w:val="004C5440"/>
    <w:rsid w:val="004C6517"/>
    <w:rsid w:val="004C659E"/>
    <w:rsid w:val="004C727D"/>
    <w:rsid w:val="004C7488"/>
    <w:rsid w:val="004C760C"/>
    <w:rsid w:val="004C7CAD"/>
    <w:rsid w:val="004C7E93"/>
    <w:rsid w:val="004C7F9C"/>
    <w:rsid w:val="004D084B"/>
    <w:rsid w:val="004D1339"/>
    <w:rsid w:val="004D13B2"/>
    <w:rsid w:val="004D151E"/>
    <w:rsid w:val="004D1612"/>
    <w:rsid w:val="004D1802"/>
    <w:rsid w:val="004D1925"/>
    <w:rsid w:val="004D2057"/>
    <w:rsid w:val="004D2064"/>
    <w:rsid w:val="004D2A31"/>
    <w:rsid w:val="004D2BEF"/>
    <w:rsid w:val="004D3F18"/>
    <w:rsid w:val="004D3F94"/>
    <w:rsid w:val="004D4504"/>
    <w:rsid w:val="004D547D"/>
    <w:rsid w:val="004D626F"/>
    <w:rsid w:val="004D7304"/>
    <w:rsid w:val="004D73D4"/>
    <w:rsid w:val="004D77A5"/>
    <w:rsid w:val="004E0362"/>
    <w:rsid w:val="004E03A2"/>
    <w:rsid w:val="004E0AD9"/>
    <w:rsid w:val="004E1868"/>
    <w:rsid w:val="004E20B2"/>
    <w:rsid w:val="004E311D"/>
    <w:rsid w:val="004E3E5D"/>
    <w:rsid w:val="004E3F8D"/>
    <w:rsid w:val="004E436E"/>
    <w:rsid w:val="004E4621"/>
    <w:rsid w:val="004E47BE"/>
    <w:rsid w:val="004E49D8"/>
    <w:rsid w:val="004E4B11"/>
    <w:rsid w:val="004E4EE1"/>
    <w:rsid w:val="004E569D"/>
    <w:rsid w:val="004E5A2D"/>
    <w:rsid w:val="004E677B"/>
    <w:rsid w:val="004E7642"/>
    <w:rsid w:val="004E769A"/>
    <w:rsid w:val="004E779C"/>
    <w:rsid w:val="004E7C7E"/>
    <w:rsid w:val="004F04BE"/>
    <w:rsid w:val="004F0519"/>
    <w:rsid w:val="004F0629"/>
    <w:rsid w:val="004F0798"/>
    <w:rsid w:val="004F0881"/>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0DB"/>
    <w:rsid w:val="004F36EA"/>
    <w:rsid w:val="004F3A0B"/>
    <w:rsid w:val="004F404A"/>
    <w:rsid w:val="004F43DF"/>
    <w:rsid w:val="004F4ADD"/>
    <w:rsid w:val="004F4BED"/>
    <w:rsid w:val="004F5605"/>
    <w:rsid w:val="004F5BF1"/>
    <w:rsid w:val="004F60A8"/>
    <w:rsid w:val="004F696C"/>
    <w:rsid w:val="004F69DD"/>
    <w:rsid w:val="004F6C85"/>
    <w:rsid w:val="004F770D"/>
    <w:rsid w:val="004F7EAB"/>
    <w:rsid w:val="00500E6E"/>
    <w:rsid w:val="00500FE3"/>
    <w:rsid w:val="00501067"/>
    <w:rsid w:val="00501552"/>
    <w:rsid w:val="00501C6E"/>
    <w:rsid w:val="0050213B"/>
    <w:rsid w:val="005026D9"/>
    <w:rsid w:val="00502B63"/>
    <w:rsid w:val="005034A8"/>
    <w:rsid w:val="00503706"/>
    <w:rsid w:val="00503D4B"/>
    <w:rsid w:val="00503E97"/>
    <w:rsid w:val="0050445B"/>
    <w:rsid w:val="00504533"/>
    <w:rsid w:val="00504934"/>
    <w:rsid w:val="00505288"/>
    <w:rsid w:val="00505302"/>
    <w:rsid w:val="00505420"/>
    <w:rsid w:val="00505B80"/>
    <w:rsid w:val="00505B89"/>
    <w:rsid w:val="00505EAE"/>
    <w:rsid w:val="005064B6"/>
    <w:rsid w:val="005064F7"/>
    <w:rsid w:val="00506570"/>
    <w:rsid w:val="0050680E"/>
    <w:rsid w:val="005068A4"/>
    <w:rsid w:val="005072A1"/>
    <w:rsid w:val="00507340"/>
    <w:rsid w:val="0050771A"/>
    <w:rsid w:val="005078DE"/>
    <w:rsid w:val="00507B4D"/>
    <w:rsid w:val="00510011"/>
    <w:rsid w:val="00510A22"/>
    <w:rsid w:val="00510D0B"/>
    <w:rsid w:val="00510F46"/>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860"/>
    <w:rsid w:val="00516A6C"/>
    <w:rsid w:val="00516A7B"/>
    <w:rsid w:val="00516CB7"/>
    <w:rsid w:val="00516E99"/>
    <w:rsid w:val="00516F30"/>
    <w:rsid w:val="0051720B"/>
    <w:rsid w:val="0051797B"/>
    <w:rsid w:val="00517EE7"/>
    <w:rsid w:val="005205C2"/>
    <w:rsid w:val="00520CF7"/>
    <w:rsid w:val="005217FD"/>
    <w:rsid w:val="00521F30"/>
    <w:rsid w:val="0052243D"/>
    <w:rsid w:val="00522731"/>
    <w:rsid w:val="005228BA"/>
    <w:rsid w:val="005238A7"/>
    <w:rsid w:val="00523A7B"/>
    <w:rsid w:val="00524111"/>
    <w:rsid w:val="005242AA"/>
    <w:rsid w:val="00524520"/>
    <w:rsid w:val="00524735"/>
    <w:rsid w:val="005248B3"/>
    <w:rsid w:val="005250AE"/>
    <w:rsid w:val="0052517F"/>
    <w:rsid w:val="00525529"/>
    <w:rsid w:val="005255F8"/>
    <w:rsid w:val="00525CB5"/>
    <w:rsid w:val="00526091"/>
    <w:rsid w:val="00526434"/>
    <w:rsid w:val="0052788F"/>
    <w:rsid w:val="00527E44"/>
    <w:rsid w:val="005302F7"/>
    <w:rsid w:val="00530B1D"/>
    <w:rsid w:val="005312BF"/>
    <w:rsid w:val="00531697"/>
    <w:rsid w:val="0053181D"/>
    <w:rsid w:val="00531829"/>
    <w:rsid w:val="005319F8"/>
    <w:rsid w:val="00531E79"/>
    <w:rsid w:val="0053383B"/>
    <w:rsid w:val="00533B40"/>
    <w:rsid w:val="005340B9"/>
    <w:rsid w:val="00534C5E"/>
    <w:rsid w:val="00534D17"/>
    <w:rsid w:val="0053616C"/>
    <w:rsid w:val="00536657"/>
    <w:rsid w:val="005368D3"/>
    <w:rsid w:val="00537036"/>
    <w:rsid w:val="00537486"/>
    <w:rsid w:val="005375A0"/>
    <w:rsid w:val="00537629"/>
    <w:rsid w:val="0053793D"/>
    <w:rsid w:val="00540141"/>
    <w:rsid w:val="00540868"/>
    <w:rsid w:val="00540AB1"/>
    <w:rsid w:val="005413A5"/>
    <w:rsid w:val="0054152D"/>
    <w:rsid w:val="00541B31"/>
    <w:rsid w:val="0054250A"/>
    <w:rsid w:val="00542A62"/>
    <w:rsid w:val="005433EF"/>
    <w:rsid w:val="00543749"/>
    <w:rsid w:val="00543B15"/>
    <w:rsid w:val="00543BFC"/>
    <w:rsid w:val="00544195"/>
    <w:rsid w:val="0054465C"/>
    <w:rsid w:val="005448A5"/>
    <w:rsid w:val="00544D51"/>
    <w:rsid w:val="00545C20"/>
    <w:rsid w:val="00545EE9"/>
    <w:rsid w:val="00546BB9"/>
    <w:rsid w:val="005507DA"/>
    <w:rsid w:val="00550E82"/>
    <w:rsid w:val="00551047"/>
    <w:rsid w:val="005510C0"/>
    <w:rsid w:val="00551E7C"/>
    <w:rsid w:val="00551F37"/>
    <w:rsid w:val="00552FEE"/>
    <w:rsid w:val="00553232"/>
    <w:rsid w:val="0055415C"/>
    <w:rsid w:val="005541A7"/>
    <w:rsid w:val="005548CE"/>
    <w:rsid w:val="005549B4"/>
    <w:rsid w:val="00554EC3"/>
    <w:rsid w:val="00554F4B"/>
    <w:rsid w:val="00554F85"/>
    <w:rsid w:val="005553C4"/>
    <w:rsid w:val="005554E6"/>
    <w:rsid w:val="0055574D"/>
    <w:rsid w:val="005557BD"/>
    <w:rsid w:val="00555E24"/>
    <w:rsid w:val="00556488"/>
    <w:rsid w:val="00556739"/>
    <w:rsid w:val="00556EA9"/>
    <w:rsid w:val="00557016"/>
    <w:rsid w:val="005571C3"/>
    <w:rsid w:val="00557A21"/>
    <w:rsid w:val="005604F4"/>
    <w:rsid w:val="00560A8A"/>
    <w:rsid w:val="00560C14"/>
    <w:rsid w:val="005616B7"/>
    <w:rsid w:val="005616E5"/>
    <w:rsid w:val="00561D65"/>
    <w:rsid w:val="00562163"/>
    <w:rsid w:val="00562342"/>
    <w:rsid w:val="00562A9F"/>
    <w:rsid w:val="00562E2C"/>
    <w:rsid w:val="00563003"/>
    <w:rsid w:val="005631B3"/>
    <w:rsid w:val="00563A97"/>
    <w:rsid w:val="00564014"/>
    <w:rsid w:val="0056417A"/>
    <w:rsid w:val="00564BB1"/>
    <w:rsid w:val="005652CD"/>
    <w:rsid w:val="005652F5"/>
    <w:rsid w:val="00565557"/>
    <w:rsid w:val="0056595B"/>
    <w:rsid w:val="00565AA3"/>
    <w:rsid w:val="00565D9F"/>
    <w:rsid w:val="00566148"/>
    <w:rsid w:val="00566251"/>
    <w:rsid w:val="0056639F"/>
    <w:rsid w:val="00566AB2"/>
    <w:rsid w:val="00566B22"/>
    <w:rsid w:val="00566C5F"/>
    <w:rsid w:val="00566C92"/>
    <w:rsid w:val="00566E1B"/>
    <w:rsid w:val="00567547"/>
    <w:rsid w:val="0056754F"/>
    <w:rsid w:val="00567E0C"/>
    <w:rsid w:val="0057016C"/>
    <w:rsid w:val="005707C3"/>
    <w:rsid w:val="00570B4F"/>
    <w:rsid w:val="005713F9"/>
    <w:rsid w:val="005717CA"/>
    <w:rsid w:val="00571866"/>
    <w:rsid w:val="00572650"/>
    <w:rsid w:val="00572B5D"/>
    <w:rsid w:val="00573088"/>
    <w:rsid w:val="005731DA"/>
    <w:rsid w:val="00573BBF"/>
    <w:rsid w:val="0057441B"/>
    <w:rsid w:val="005744A6"/>
    <w:rsid w:val="00574AF6"/>
    <w:rsid w:val="00574B4E"/>
    <w:rsid w:val="00575461"/>
    <w:rsid w:val="005757D6"/>
    <w:rsid w:val="005757D8"/>
    <w:rsid w:val="00576FB0"/>
    <w:rsid w:val="005776B7"/>
    <w:rsid w:val="005777C7"/>
    <w:rsid w:val="00577858"/>
    <w:rsid w:val="0058040D"/>
    <w:rsid w:val="005807AD"/>
    <w:rsid w:val="00580866"/>
    <w:rsid w:val="00580C38"/>
    <w:rsid w:val="0058199E"/>
    <w:rsid w:val="00581F17"/>
    <w:rsid w:val="00582177"/>
    <w:rsid w:val="0058243E"/>
    <w:rsid w:val="0058244E"/>
    <w:rsid w:val="00582A53"/>
    <w:rsid w:val="00582D2B"/>
    <w:rsid w:val="00582E7A"/>
    <w:rsid w:val="00582FAD"/>
    <w:rsid w:val="00583363"/>
    <w:rsid w:val="00584116"/>
    <w:rsid w:val="005841F1"/>
    <w:rsid w:val="0058452C"/>
    <w:rsid w:val="0058465D"/>
    <w:rsid w:val="00584A06"/>
    <w:rsid w:val="00584D11"/>
    <w:rsid w:val="00584DB4"/>
    <w:rsid w:val="0058519B"/>
    <w:rsid w:val="00585DFD"/>
    <w:rsid w:val="00586136"/>
    <w:rsid w:val="005865C8"/>
    <w:rsid w:val="00586A61"/>
    <w:rsid w:val="00586AB2"/>
    <w:rsid w:val="00586CA7"/>
    <w:rsid w:val="00586F16"/>
    <w:rsid w:val="0058793D"/>
    <w:rsid w:val="0059026B"/>
    <w:rsid w:val="005914B6"/>
    <w:rsid w:val="00591D1C"/>
    <w:rsid w:val="00591D8E"/>
    <w:rsid w:val="00592C6D"/>
    <w:rsid w:val="00592D74"/>
    <w:rsid w:val="00593036"/>
    <w:rsid w:val="005938C8"/>
    <w:rsid w:val="00593AB7"/>
    <w:rsid w:val="00593F8E"/>
    <w:rsid w:val="00593FA4"/>
    <w:rsid w:val="005940D2"/>
    <w:rsid w:val="00594C62"/>
    <w:rsid w:val="00595294"/>
    <w:rsid w:val="005952AF"/>
    <w:rsid w:val="005957DD"/>
    <w:rsid w:val="005958EF"/>
    <w:rsid w:val="00595C17"/>
    <w:rsid w:val="005962B5"/>
    <w:rsid w:val="0059637D"/>
    <w:rsid w:val="0059656E"/>
    <w:rsid w:val="00596927"/>
    <w:rsid w:val="00596D2A"/>
    <w:rsid w:val="00596DEC"/>
    <w:rsid w:val="005974A1"/>
    <w:rsid w:val="00597A01"/>
    <w:rsid w:val="00597B57"/>
    <w:rsid w:val="00597E59"/>
    <w:rsid w:val="005A0100"/>
    <w:rsid w:val="005A0519"/>
    <w:rsid w:val="005A065F"/>
    <w:rsid w:val="005A0932"/>
    <w:rsid w:val="005A0A9D"/>
    <w:rsid w:val="005A0C51"/>
    <w:rsid w:val="005A161C"/>
    <w:rsid w:val="005A1622"/>
    <w:rsid w:val="005A1DC1"/>
    <w:rsid w:val="005A254A"/>
    <w:rsid w:val="005A25D7"/>
    <w:rsid w:val="005A2843"/>
    <w:rsid w:val="005A3087"/>
    <w:rsid w:val="005A41D8"/>
    <w:rsid w:val="005A42DE"/>
    <w:rsid w:val="005A49E4"/>
    <w:rsid w:val="005A512C"/>
    <w:rsid w:val="005A5196"/>
    <w:rsid w:val="005A5953"/>
    <w:rsid w:val="005A5B48"/>
    <w:rsid w:val="005A65A1"/>
    <w:rsid w:val="005A6B2B"/>
    <w:rsid w:val="005A6B37"/>
    <w:rsid w:val="005A6DCF"/>
    <w:rsid w:val="005A71AB"/>
    <w:rsid w:val="005A71B7"/>
    <w:rsid w:val="005A743F"/>
    <w:rsid w:val="005A7F01"/>
    <w:rsid w:val="005B015D"/>
    <w:rsid w:val="005B029E"/>
    <w:rsid w:val="005B06A6"/>
    <w:rsid w:val="005B0C02"/>
    <w:rsid w:val="005B0D44"/>
    <w:rsid w:val="005B2113"/>
    <w:rsid w:val="005B2150"/>
    <w:rsid w:val="005B2224"/>
    <w:rsid w:val="005B240E"/>
    <w:rsid w:val="005B29BE"/>
    <w:rsid w:val="005B2A6D"/>
    <w:rsid w:val="005B2B0C"/>
    <w:rsid w:val="005B2F4F"/>
    <w:rsid w:val="005B32E4"/>
    <w:rsid w:val="005B3EA0"/>
    <w:rsid w:val="005B3FA9"/>
    <w:rsid w:val="005B3FAE"/>
    <w:rsid w:val="005B42C2"/>
    <w:rsid w:val="005B4A28"/>
    <w:rsid w:val="005B4FC4"/>
    <w:rsid w:val="005B519F"/>
    <w:rsid w:val="005B51B1"/>
    <w:rsid w:val="005B54C1"/>
    <w:rsid w:val="005B55B2"/>
    <w:rsid w:val="005B5681"/>
    <w:rsid w:val="005B5AA5"/>
    <w:rsid w:val="005B6066"/>
    <w:rsid w:val="005B60A5"/>
    <w:rsid w:val="005B640B"/>
    <w:rsid w:val="005B723A"/>
    <w:rsid w:val="005B7753"/>
    <w:rsid w:val="005B7B71"/>
    <w:rsid w:val="005C00CD"/>
    <w:rsid w:val="005C1459"/>
    <w:rsid w:val="005C15E7"/>
    <w:rsid w:val="005C1867"/>
    <w:rsid w:val="005C1D1E"/>
    <w:rsid w:val="005C1E0D"/>
    <w:rsid w:val="005C316C"/>
    <w:rsid w:val="005C32BD"/>
    <w:rsid w:val="005C331D"/>
    <w:rsid w:val="005C34CD"/>
    <w:rsid w:val="005C3914"/>
    <w:rsid w:val="005C3AC8"/>
    <w:rsid w:val="005C3DD3"/>
    <w:rsid w:val="005C3FF5"/>
    <w:rsid w:val="005C4378"/>
    <w:rsid w:val="005C484C"/>
    <w:rsid w:val="005C4A61"/>
    <w:rsid w:val="005C4B87"/>
    <w:rsid w:val="005C4C6F"/>
    <w:rsid w:val="005C4FA6"/>
    <w:rsid w:val="005C5490"/>
    <w:rsid w:val="005C5DF9"/>
    <w:rsid w:val="005C6072"/>
    <w:rsid w:val="005C616C"/>
    <w:rsid w:val="005C671B"/>
    <w:rsid w:val="005C6956"/>
    <w:rsid w:val="005C6F77"/>
    <w:rsid w:val="005C6FCD"/>
    <w:rsid w:val="005C74D1"/>
    <w:rsid w:val="005C7694"/>
    <w:rsid w:val="005C76C1"/>
    <w:rsid w:val="005D0104"/>
    <w:rsid w:val="005D0872"/>
    <w:rsid w:val="005D0A7C"/>
    <w:rsid w:val="005D10AD"/>
    <w:rsid w:val="005D165E"/>
    <w:rsid w:val="005D19B4"/>
    <w:rsid w:val="005D1C98"/>
    <w:rsid w:val="005D1CDB"/>
    <w:rsid w:val="005D1E98"/>
    <w:rsid w:val="005D203E"/>
    <w:rsid w:val="005D221B"/>
    <w:rsid w:val="005D2465"/>
    <w:rsid w:val="005D2516"/>
    <w:rsid w:val="005D2812"/>
    <w:rsid w:val="005D4112"/>
    <w:rsid w:val="005D4115"/>
    <w:rsid w:val="005D47A1"/>
    <w:rsid w:val="005D496D"/>
    <w:rsid w:val="005D4E00"/>
    <w:rsid w:val="005D53A8"/>
    <w:rsid w:val="005D5521"/>
    <w:rsid w:val="005D5883"/>
    <w:rsid w:val="005D5E0E"/>
    <w:rsid w:val="005D5E59"/>
    <w:rsid w:val="005D603F"/>
    <w:rsid w:val="005D65EE"/>
    <w:rsid w:val="005D6A9C"/>
    <w:rsid w:val="005D7ED8"/>
    <w:rsid w:val="005E0196"/>
    <w:rsid w:val="005E052E"/>
    <w:rsid w:val="005E1637"/>
    <w:rsid w:val="005E1CF5"/>
    <w:rsid w:val="005E21BB"/>
    <w:rsid w:val="005E24EC"/>
    <w:rsid w:val="005E25CE"/>
    <w:rsid w:val="005E2864"/>
    <w:rsid w:val="005E2A8B"/>
    <w:rsid w:val="005E2C44"/>
    <w:rsid w:val="005E2DB4"/>
    <w:rsid w:val="005E3097"/>
    <w:rsid w:val="005E3F95"/>
    <w:rsid w:val="005E49A4"/>
    <w:rsid w:val="005E4A69"/>
    <w:rsid w:val="005E4F64"/>
    <w:rsid w:val="005E5102"/>
    <w:rsid w:val="005E5584"/>
    <w:rsid w:val="005E5913"/>
    <w:rsid w:val="005E60B8"/>
    <w:rsid w:val="005E66F5"/>
    <w:rsid w:val="005E6D67"/>
    <w:rsid w:val="005E78D0"/>
    <w:rsid w:val="005E7AA7"/>
    <w:rsid w:val="005E7AB9"/>
    <w:rsid w:val="005E7AC6"/>
    <w:rsid w:val="005E7BFB"/>
    <w:rsid w:val="005F00F2"/>
    <w:rsid w:val="005F0BC1"/>
    <w:rsid w:val="005F0C21"/>
    <w:rsid w:val="005F1AC9"/>
    <w:rsid w:val="005F2B45"/>
    <w:rsid w:val="005F2CCF"/>
    <w:rsid w:val="005F2CFB"/>
    <w:rsid w:val="005F2F69"/>
    <w:rsid w:val="005F387E"/>
    <w:rsid w:val="005F3CD7"/>
    <w:rsid w:val="005F4037"/>
    <w:rsid w:val="005F4138"/>
    <w:rsid w:val="005F49B1"/>
    <w:rsid w:val="005F4B0B"/>
    <w:rsid w:val="005F5472"/>
    <w:rsid w:val="005F54DC"/>
    <w:rsid w:val="005F5662"/>
    <w:rsid w:val="005F5A89"/>
    <w:rsid w:val="005F625A"/>
    <w:rsid w:val="005F65EE"/>
    <w:rsid w:val="005F6962"/>
    <w:rsid w:val="005F6BF4"/>
    <w:rsid w:val="005F6D9F"/>
    <w:rsid w:val="005F6F3F"/>
    <w:rsid w:val="005F7107"/>
    <w:rsid w:val="005F74FE"/>
    <w:rsid w:val="005F76AB"/>
    <w:rsid w:val="005F7AE4"/>
    <w:rsid w:val="00600A06"/>
    <w:rsid w:val="00600D48"/>
    <w:rsid w:val="00600E8B"/>
    <w:rsid w:val="00601143"/>
    <w:rsid w:val="006017CD"/>
    <w:rsid w:val="00601818"/>
    <w:rsid w:val="00601CD7"/>
    <w:rsid w:val="006020C0"/>
    <w:rsid w:val="0060237A"/>
    <w:rsid w:val="00602472"/>
    <w:rsid w:val="006029B9"/>
    <w:rsid w:val="00602B5B"/>
    <w:rsid w:val="00602CFF"/>
    <w:rsid w:val="00602DEA"/>
    <w:rsid w:val="006031AB"/>
    <w:rsid w:val="0060322E"/>
    <w:rsid w:val="00603609"/>
    <w:rsid w:val="00603E47"/>
    <w:rsid w:val="0060401C"/>
    <w:rsid w:val="006045D8"/>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019"/>
    <w:rsid w:val="006119A9"/>
    <w:rsid w:val="00611AB0"/>
    <w:rsid w:val="00611BE8"/>
    <w:rsid w:val="00611D3A"/>
    <w:rsid w:val="00612AED"/>
    <w:rsid w:val="00612D41"/>
    <w:rsid w:val="00612DB2"/>
    <w:rsid w:val="00612DFA"/>
    <w:rsid w:val="00612EC8"/>
    <w:rsid w:val="00613A35"/>
    <w:rsid w:val="00613FAB"/>
    <w:rsid w:val="006142B5"/>
    <w:rsid w:val="006142D2"/>
    <w:rsid w:val="006156A2"/>
    <w:rsid w:val="0061577E"/>
    <w:rsid w:val="006159E7"/>
    <w:rsid w:val="00615C35"/>
    <w:rsid w:val="00616807"/>
    <w:rsid w:val="00616C05"/>
    <w:rsid w:val="00616C2D"/>
    <w:rsid w:val="00616D19"/>
    <w:rsid w:val="00617769"/>
    <w:rsid w:val="0062056B"/>
    <w:rsid w:val="006206B0"/>
    <w:rsid w:val="00620ABD"/>
    <w:rsid w:val="00620C0A"/>
    <w:rsid w:val="00620DC2"/>
    <w:rsid w:val="006210DD"/>
    <w:rsid w:val="00621332"/>
    <w:rsid w:val="00621575"/>
    <w:rsid w:val="00621643"/>
    <w:rsid w:val="006216B3"/>
    <w:rsid w:val="00621AEB"/>
    <w:rsid w:val="00621DF8"/>
    <w:rsid w:val="00621FD2"/>
    <w:rsid w:val="006228AC"/>
    <w:rsid w:val="00623CEB"/>
    <w:rsid w:val="00624487"/>
    <w:rsid w:val="00624A4C"/>
    <w:rsid w:val="00624D53"/>
    <w:rsid w:val="006258A2"/>
    <w:rsid w:val="00626425"/>
    <w:rsid w:val="0062668A"/>
    <w:rsid w:val="0062734F"/>
    <w:rsid w:val="00627C05"/>
    <w:rsid w:val="006303C4"/>
    <w:rsid w:val="00630D9B"/>
    <w:rsid w:val="00630FA8"/>
    <w:rsid w:val="006311F3"/>
    <w:rsid w:val="0063126D"/>
    <w:rsid w:val="006315DB"/>
    <w:rsid w:val="00632192"/>
    <w:rsid w:val="00632529"/>
    <w:rsid w:val="006340A8"/>
    <w:rsid w:val="006350FF"/>
    <w:rsid w:val="006353B1"/>
    <w:rsid w:val="0063582E"/>
    <w:rsid w:val="00635A2F"/>
    <w:rsid w:val="006360AE"/>
    <w:rsid w:val="006360EB"/>
    <w:rsid w:val="00636A4E"/>
    <w:rsid w:val="00636C22"/>
    <w:rsid w:val="00637502"/>
    <w:rsid w:val="00637543"/>
    <w:rsid w:val="0063761D"/>
    <w:rsid w:val="0063762A"/>
    <w:rsid w:val="006377C0"/>
    <w:rsid w:val="00637DAA"/>
    <w:rsid w:val="00640072"/>
    <w:rsid w:val="006408EA"/>
    <w:rsid w:val="00640FAD"/>
    <w:rsid w:val="006413ED"/>
    <w:rsid w:val="00641450"/>
    <w:rsid w:val="00642289"/>
    <w:rsid w:val="00642323"/>
    <w:rsid w:val="00642411"/>
    <w:rsid w:val="006425A7"/>
    <w:rsid w:val="00642665"/>
    <w:rsid w:val="00642BD9"/>
    <w:rsid w:val="00642D0B"/>
    <w:rsid w:val="00642DA6"/>
    <w:rsid w:val="006434DD"/>
    <w:rsid w:val="0064485C"/>
    <w:rsid w:val="006449DF"/>
    <w:rsid w:val="006450B6"/>
    <w:rsid w:val="00645B63"/>
    <w:rsid w:val="00645D44"/>
    <w:rsid w:val="006462C2"/>
    <w:rsid w:val="006464E9"/>
    <w:rsid w:val="00646941"/>
    <w:rsid w:val="006469B8"/>
    <w:rsid w:val="00646C75"/>
    <w:rsid w:val="00646CC0"/>
    <w:rsid w:val="00647076"/>
    <w:rsid w:val="006478DC"/>
    <w:rsid w:val="006479C0"/>
    <w:rsid w:val="00647F40"/>
    <w:rsid w:val="00647F70"/>
    <w:rsid w:val="00650033"/>
    <w:rsid w:val="006507F8"/>
    <w:rsid w:val="00650C2C"/>
    <w:rsid w:val="00650DD3"/>
    <w:rsid w:val="0065196A"/>
    <w:rsid w:val="00651B97"/>
    <w:rsid w:val="00652A67"/>
    <w:rsid w:val="00652C08"/>
    <w:rsid w:val="00652F7E"/>
    <w:rsid w:val="006531B3"/>
    <w:rsid w:val="006534A1"/>
    <w:rsid w:val="00654350"/>
    <w:rsid w:val="006543AB"/>
    <w:rsid w:val="006553F1"/>
    <w:rsid w:val="00655B5B"/>
    <w:rsid w:val="00655D38"/>
    <w:rsid w:val="00656107"/>
    <w:rsid w:val="0065638D"/>
    <w:rsid w:val="006565AF"/>
    <w:rsid w:val="00656676"/>
    <w:rsid w:val="00656CE7"/>
    <w:rsid w:val="00657E1D"/>
    <w:rsid w:val="006607B8"/>
    <w:rsid w:val="006612CC"/>
    <w:rsid w:val="006616E0"/>
    <w:rsid w:val="006617DD"/>
    <w:rsid w:val="00661BEF"/>
    <w:rsid w:val="00661CE0"/>
    <w:rsid w:val="00661F5F"/>
    <w:rsid w:val="00662032"/>
    <w:rsid w:val="00662111"/>
    <w:rsid w:val="006621B4"/>
    <w:rsid w:val="00662387"/>
    <w:rsid w:val="0066267E"/>
    <w:rsid w:val="00662A70"/>
    <w:rsid w:val="00662CEB"/>
    <w:rsid w:val="00662E6C"/>
    <w:rsid w:val="00662F8F"/>
    <w:rsid w:val="00663477"/>
    <w:rsid w:val="0066391C"/>
    <w:rsid w:val="00663D2B"/>
    <w:rsid w:val="00664CA3"/>
    <w:rsid w:val="00665146"/>
    <w:rsid w:val="00665734"/>
    <w:rsid w:val="006658A2"/>
    <w:rsid w:val="00665B40"/>
    <w:rsid w:val="006663FA"/>
    <w:rsid w:val="00666B87"/>
    <w:rsid w:val="00667142"/>
    <w:rsid w:val="00670651"/>
    <w:rsid w:val="00670BD3"/>
    <w:rsid w:val="00670C51"/>
    <w:rsid w:val="00670C5E"/>
    <w:rsid w:val="006724B6"/>
    <w:rsid w:val="0067257D"/>
    <w:rsid w:val="00673385"/>
    <w:rsid w:val="00673427"/>
    <w:rsid w:val="006734A9"/>
    <w:rsid w:val="00673746"/>
    <w:rsid w:val="00674135"/>
    <w:rsid w:val="0067426D"/>
    <w:rsid w:val="00674476"/>
    <w:rsid w:val="00674739"/>
    <w:rsid w:val="0067489E"/>
    <w:rsid w:val="0067523A"/>
    <w:rsid w:val="00675C48"/>
    <w:rsid w:val="00675CAE"/>
    <w:rsid w:val="00675F86"/>
    <w:rsid w:val="00675F92"/>
    <w:rsid w:val="00676C1A"/>
    <w:rsid w:val="00676EF2"/>
    <w:rsid w:val="00677465"/>
    <w:rsid w:val="0067772C"/>
    <w:rsid w:val="0067776A"/>
    <w:rsid w:val="00677782"/>
    <w:rsid w:val="006800BE"/>
    <w:rsid w:val="006807F7"/>
    <w:rsid w:val="00680E8D"/>
    <w:rsid w:val="00681792"/>
    <w:rsid w:val="00681831"/>
    <w:rsid w:val="0068202B"/>
    <w:rsid w:val="00682476"/>
    <w:rsid w:val="006826DC"/>
    <w:rsid w:val="0068308D"/>
    <w:rsid w:val="00683153"/>
    <w:rsid w:val="00683B93"/>
    <w:rsid w:val="00683CEC"/>
    <w:rsid w:val="00683DFA"/>
    <w:rsid w:val="006840F5"/>
    <w:rsid w:val="0068459D"/>
    <w:rsid w:val="00684961"/>
    <w:rsid w:val="00684D05"/>
    <w:rsid w:val="00685724"/>
    <w:rsid w:val="00685AEB"/>
    <w:rsid w:val="00686906"/>
    <w:rsid w:val="00686918"/>
    <w:rsid w:val="006870BD"/>
    <w:rsid w:val="00687ADD"/>
    <w:rsid w:val="00687DFB"/>
    <w:rsid w:val="00687F6E"/>
    <w:rsid w:val="0069154B"/>
    <w:rsid w:val="00691699"/>
    <w:rsid w:val="006918C6"/>
    <w:rsid w:val="006921C5"/>
    <w:rsid w:val="00692422"/>
    <w:rsid w:val="00692BC3"/>
    <w:rsid w:val="006932C0"/>
    <w:rsid w:val="00693817"/>
    <w:rsid w:val="00693B6F"/>
    <w:rsid w:val="00694D47"/>
    <w:rsid w:val="00694EAF"/>
    <w:rsid w:val="00695480"/>
    <w:rsid w:val="006956A1"/>
    <w:rsid w:val="006958C6"/>
    <w:rsid w:val="006963DB"/>
    <w:rsid w:val="00696A8F"/>
    <w:rsid w:val="00696CE4"/>
    <w:rsid w:val="00696D99"/>
    <w:rsid w:val="00696F19"/>
    <w:rsid w:val="006972D0"/>
    <w:rsid w:val="006972F9"/>
    <w:rsid w:val="0069755A"/>
    <w:rsid w:val="006976E2"/>
    <w:rsid w:val="006A057B"/>
    <w:rsid w:val="006A090F"/>
    <w:rsid w:val="006A097C"/>
    <w:rsid w:val="006A0C04"/>
    <w:rsid w:val="006A1072"/>
    <w:rsid w:val="006A184B"/>
    <w:rsid w:val="006A1AEE"/>
    <w:rsid w:val="006A2DBC"/>
    <w:rsid w:val="006A2F83"/>
    <w:rsid w:val="006A30F1"/>
    <w:rsid w:val="006A31DA"/>
    <w:rsid w:val="006A345D"/>
    <w:rsid w:val="006A3629"/>
    <w:rsid w:val="006A3A4E"/>
    <w:rsid w:val="006A41F0"/>
    <w:rsid w:val="006A4297"/>
    <w:rsid w:val="006A453A"/>
    <w:rsid w:val="006A4887"/>
    <w:rsid w:val="006A4A21"/>
    <w:rsid w:val="006A51C2"/>
    <w:rsid w:val="006A562D"/>
    <w:rsid w:val="006A566E"/>
    <w:rsid w:val="006A5E7A"/>
    <w:rsid w:val="006A5EA0"/>
    <w:rsid w:val="006A60A9"/>
    <w:rsid w:val="006A61E2"/>
    <w:rsid w:val="006A61FA"/>
    <w:rsid w:val="006A6697"/>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5CF"/>
    <w:rsid w:val="006B4C87"/>
    <w:rsid w:val="006B53A5"/>
    <w:rsid w:val="006B5BE1"/>
    <w:rsid w:val="006B5D72"/>
    <w:rsid w:val="006B6312"/>
    <w:rsid w:val="006B6B35"/>
    <w:rsid w:val="006B6C89"/>
    <w:rsid w:val="006B6CA1"/>
    <w:rsid w:val="006B7436"/>
    <w:rsid w:val="006B7637"/>
    <w:rsid w:val="006B7B69"/>
    <w:rsid w:val="006B7F64"/>
    <w:rsid w:val="006C0D29"/>
    <w:rsid w:val="006C10C9"/>
    <w:rsid w:val="006C1207"/>
    <w:rsid w:val="006C1787"/>
    <w:rsid w:val="006C1912"/>
    <w:rsid w:val="006C2107"/>
    <w:rsid w:val="006C2196"/>
    <w:rsid w:val="006C26D8"/>
    <w:rsid w:val="006C293C"/>
    <w:rsid w:val="006C2A4B"/>
    <w:rsid w:val="006C2A9E"/>
    <w:rsid w:val="006C2D14"/>
    <w:rsid w:val="006C2F20"/>
    <w:rsid w:val="006C369E"/>
    <w:rsid w:val="006C3EDA"/>
    <w:rsid w:val="006C3FDB"/>
    <w:rsid w:val="006C4361"/>
    <w:rsid w:val="006C459E"/>
    <w:rsid w:val="006C4A55"/>
    <w:rsid w:val="006C55D3"/>
    <w:rsid w:val="006C5B70"/>
    <w:rsid w:val="006C5DEB"/>
    <w:rsid w:val="006C5E04"/>
    <w:rsid w:val="006C5F1E"/>
    <w:rsid w:val="006C5F37"/>
    <w:rsid w:val="006C635D"/>
    <w:rsid w:val="006C6B84"/>
    <w:rsid w:val="006C70F6"/>
    <w:rsid w:val="006C787B"/>
    <w:rsid w:val="006C7A99"/>
    <w:rsid w:val="006C7C56"/>
    <w:rsid w:val="006D019D"/>
    <w:rsid w:val="006D09CC"/>
    <w:rsid w:val="006D0B28"/>
    <w:rsid w:val="006D0C42"/>
    <w:rsid w:val="006D1335"/>
    <w:rsid w:val="006D1344"/>
    <w:rsid w:val="006D24C0"/>
    <w:rsid w:val="006D2620"/>
    <w:rsid w:val="006D2C17"/>
    <w:rsid w:val="006D2D9A"/>
    <w:rsid w:val="006D2F3F"/>
    <w:rsid w:val="006D3025"/>
    <w:rsid w:val="006D306B"/>
    <w:rsid w:val="006D3372"/>
    <w:rsid w:val="006D3519"/>
    <w:rsid w:val="006D3B20"/>
    <w:rsid w:val="006D51E2"/>
    <w:rsid w:val="006D53E4"/>
    <w:rsid w:val="006D53E8"/>
    <w:rsid w:val="006D548C"/>
    <w:rsid w:val="006D5F8C"/>
    <w:rsid w:val="006D60B9"/>
    <w:rsid w:val="006D62FB"/>
    <w:rsid w:val="006D630F"/>
    <w:rsid w:val="006D6693"/>
    <w:rsid w:val="006D68B9"/>
    <w:rsid w:val="006D6CD1"/>
    <w:rsid w:val="006D6EEE"/>
    <w:rsid w:val="006D70CA"/>
    <w:rsid w:val="006D71ED"/>
    <w:rsid w:val="006D728E"/>
    <w:rsid w:val="006D74CD"/>
    <w:rsid w:val="006D79C5"/>
    <w:rsid w:val="006E0369"/>
    <w:rsid w:val="006E0AF3"/>
    <w:rsid w:val="006E131B"/>
    <w:rsid w:val="006E14C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5C5D"/>
    <w:rsid w:val="006E6187"/>
    <w:rsid w:val="006E6C04"/>
    <w:rsid w:val="006E7203"/>
    <w:rsid w:val="006E74B9"/>
    <w:rsid w:val="006E761E"/>
    <w:rsid w:val="006E7802"/>
    <w:rsid w:val="006E7B1B"/>
    <w:rsid w:val="006E7D04"/>
    <w:rsid w:val="006F02DB"/>
    <w:rsid w:val="006F18EA"/>
    <w:rsid w:val="006F1DCB"/>
    <w:rsid w:val="006F2279"/>
    <w:rsid w:val="006F23B9"/>
    <w:rsid w:val="006F24A3"/>
    <w:rsid w:val="006F3451"/>
    <w:rsid w:val="006F367D"/>
    <w:rsid w:val="006F396D"/>
    <w:rsid w:val="006F4408"/>
    <w:rsid w:val="006F4819"/>
    <w:rsid w:val="006F4E80"/>
    <w:rsid w:val="006F54A7"/>
    <w:rsid w:val="006F54DE"/>
    <w:rsid w:val="006F5EF8"/>
    <w:rsid w:val="006F718B"/>
    <w:rsid w:val="006F7C3D"/>
    <w:rsid w:val="006F7C49"/>
    <w:rsid w:val="006F7CEC"/>
    <w:rsid w:val="007000D3"/>
    <w:rsid w:val="00700596"/>
    <w:rsid w:val="00700D23"/>
    <w:rsid w:val="00700EBF"/>
    <w:rsid w:val="007010EE"/>
    <w:rsid w:val="0070126F"/>
    <w:rsid w:val="00701553"/>
    <w:rsid w:val="007016F8"/>
    <w:rsid w:val="0070176A"/>
    <w:rsid w:val="00701A56"/>
    <w:rsid w:val="00701B8F"/>
    <w:rsid w:val="00701F6A"/>
    <w:rsid w:val="007023F1"/>
    <w:rsid w:val="00702618"/>
    <w:rsid w:val="00702A84"/>
    <w:rsid w:val="00702BD2"/>
    <w:rsid w:val="00702D80"/>
    <w:rsid w:val="00703599"/>
    <w:rsid w:val="00703985"/>
    <w:rsid w:val="007047D2"/>
    <w:rsid w:val="00705341"/>
    <w:rsid w:val="0070550E"/>
    <w:rsid w:val="00705AA8"/>
    <w:rsid w:val="00705D3D"/>
    <w:rsid w:val="0070617A"/>
    <w:rsid w:val="00706207"/>
    <w:rsid w:val="0070621A"/>
    <w:rsid w:val="0070651B"/>
    <w:rsid w:val="00706838"/>
    <w:rsid w:val="00706BA1"/>
    <w:rsid w:val="00706FC6"/>
    <w:rsid w:val="0070745B"/>
    <w:rsid w:val="0070784C"/>
    <w:rsid w:val="007101B5"/>
    <w:rsid w:val="00710974"/>
    <w:rsid w:val="00710B41"/>
    <w:rsid w:val="00711109"/>
    <w:rsid w:val="007117E0"/>
    <w:rsid w:val="00711C3B"/>
    <w:rsid w:val="00712A08"/>
    <w:rsid w:val="00712CA5"/>
    <w:rsid w:val="00712CA7"/>
    <w:rsid w:val="00712FA8"/>
    <w:rsid w:val="00713724"/>
    <w:rsid w:val="00713C34"/>
    <w:rsid w:val="00713D34"/>
    <w:rsid w:val="00713F93"/>
    <w:rsid w:val="00714186"/>
    <w:rsid w:val="00714904"/>
    <w:rsid w:val="00714BD1"/>
    <w:rsid w:val="0071547F"/>
    <w:rsid w:val="00715ABD"/>
    <w:rsid w:val="00715EA1"/>
    <w:rsid w:val="007169D8"/>
    <w:rsid w:val="00716BD5"/>
    <w:rsid w:val="00717536"/>
    <w:rsid w:val="007179F2"/>
    <w:rsid w:val="00717BC3"/>
    <w:rsid w:val="00717E72"/>
    <w:rsid w:val="00717F50"/>
    <w:rsid w:val="007201A8"/>
    <w:rsid w:val="00720BC9"/>
    <w:rsid w:val="00721362"/>
    <w:rsid w:val="00721E00"/>
    <w:rsid w:val="00721E2E"/>
    <w:rsid w:val="00721E4A"/>
    <w:rsid w:val="00722BA4"/>
    <w:rsid w:val="00722E2B"/>
    <w:rsid w:val="00722E7E"/>
    <w:rsid w:val="0072305E"/>
    <w:rsid w:val="0072354E"/>
    <w:rsid w:val="00723BFC"/>
    <w:rsid w:val="00723C14"/>
    <w:rsid w:val="00723D69"/>
    <w:rsid w:val="0072454F"/>
    <w:rsid w:val="007248EB"/>
    <w:rsid w:val="0072499F"/>
    <w:rsid w:val="0072543A"/>
    <w:rsid w:val="007258AF"/>
    <w:rsid w:val="00725A1E"/>
    <w:rsid w:val="00725C2D"/>
    <w:rsid w:val="00725E8E"/>
    <w:rsid w:val="00726015"/>
    <w:rsid w:val="0072692D"/>
    <w:rsid w:val="00726989"/>
    <w:rsid w:val="007271D1"/>
    <w:rsid w:val="007277A1"/>
    <w:rsid w:val="00727A93"/>
    <w:rsid w:val="00727D4A"/>
    <w:rsid w:val="0073005D"/>
    <w:rsid w:val="007302B7"/>
    <w:rsid w:val="00730650"/>
    <w:rsid w:val="00730A99"/>
    <w:rsid w:val="007312CB"/>
    <w:rsid w:val="00731F65"/>
    <w:rsid w:val="00731F75"/>
    <w:rsid w:val="0073269D"/>
    <w:rsid w:val="007329BF"/>
    <w:rsid w:val="00732CDD"/>
    <w:rsid w:val="00733A6A"/>
    <w:rsid w:val="00733F55"/>
    <w:rsid w:val="0073413B"/>
    <w:rsid w:val="007346AC"/>
    <w:rsid w:val="00734B18"/>
    <w:rsid w:val="00734BED"/>
    <w:rsid w:val="00734C7B"/>
    <w:rsid w:val="00734DC1"/>
    <w:rsid w:val="0073512B"/>
    <w:rsid w:val="00735AC4"/>
    <w:rsid w:val="007365E7"/>
    <w:rsid w:val="00736D99"/>
    <w:rsid w:val="007373D7"/>
    <w:rsid w:val="00737BA9"/>
    <w:rsid w:val="00737E9A"/>
    <w:rsid w:val="00740D80"/>
    <w:rsid w:val="00740EE7"/>
    <w:rsid w:val="00741202"/>
    <w:rsid w:val="00742477"/>
    <w:rsid w:val="00742879"/>
    <w:rsid w:val="007428BF"/>
    <w:rsid w:val="00742EF0"/>
    <w:rsid w:val="00742FDC"/>
    <w:rsid w:val="00742FDE"/>
    <w:rsid w:val="00743724"/>
    <w:rsid w:val="0074426C"/>
    <w:rsid w:val="00744414"/>
    <w:rsid w:val="0074443F"/>
    <w:rsid w:val="007444D5"/>
    <w:rsid w:val="00744A65"/>
    <w:rsid w:val="00744E35"/>
    <w:rsid w:val="00744F06"/>
    <w:rsid w:val="00745630"/>
    <w:rsid w:val="00745BC3"/>
    <w:rsid w:val="0074614E"/>
    <w:rsid w:val="00746420"/>
    <w:rsid w:val="007469B8"/>
    <w:rsid w:val="00746B43"/>
    <w:rsid w:val="007470DB"/>
    <w:rsid w:val="00747229"/>
    <w:rsid w:val="00747AF6"/>
    <w:rsid w:val="00747B9C"/>
    <w:rsid w:val="00747CB7"/>
    <w:rsid w:val="00747FEB"/>
    <w:rsid w:val="007503E7"/>
    <w:rsid w:val="007508C6"/>
    <w:rsid w:val="007509B4"/>
    <w:rsid w:val="00750E61"/>
    <w:rsid w:val="00751037"/>
    <w:rsid w:val="00751666"/>
    <w:rsid w:val="007516FD"/>
    <w:rsid w:val="00751726"/>
    <w:rsid w:val="0075196D"/>
    <w:rsid w:val="00751A36"/>
    <w:rsid w:val="00752753"/>
    <w:rsid w:val="007527DD"/>
    <w:rsid w:val="00752920"/>
    <w:rsid w:val="007529DB"/>
    <w:rsid w:val="00752E24"/>
    <w:rsid w:val="00753A54"/>
    <w:rsid w:val="00753A91"/>
    <w:rsid w:val="00753D3D"/>
    <w:rsid w:val="00754306"/>
    <w:rsid w:val="007546CC"/>
    <w:rsid w:val="007546FE"/>
    <w:rsid w:val="00754722"/>
    <w:rsid w:val="00754BD9"/>
    <w:rsid w:val="0075596C"/>
    <w:rsid w:val="00755FFE"/>
    <w:rsid w:val="00756D0F"/>
    <w:rsid w:val="00757169"/>
    <w:rsid w:val="00757197"/>
    <w:rsid w:val="00757FC9"/>
    <w:rsid w:val="00760435"/>
    <w:rsid w:val="00760825"/>
    <w:rsid w:val="007609EF"/>
    <w:rsid w:val="00760E45"/>
    <w:rsid w:val="00760F48"/>
    <w:rsid w:val="0076188D"/>
    <w:rsid w:val="00761AF5"/>
    <w:rsid w:val="007622E3"/>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67DCD"/>
    <w:rsid w:val="00770739"/>
    <w:rsid w:val="0077111D"/>
    <w:rsid w:val="0077136E"/>
    <w:rsid w:val="00771807"/>
    <w:rsid w:val="0077185E"/>
    <w:rsid w:val="007719D3"/>
    <w:rsid w:val="00771A3B"/>
    <w:rsid w:val="00772533"/>
    <w:rsid w:val="0077294B"/>
    <w:rsid w:val="00772E11"/>
    <w:rsid w:val="00773209"/>
    <w:rsid w:val="00773E50"/>
    <w:rsid w:val="00773E6D"/>
    <w:rsid w:val="007740E6"/>
    <w:rsid w:val="00774553"/>
    <w:rsid w:val="00774BBC"/>
    <w:rsid w:val="0077542E"/>
    <w:rsid w:val="00775937"/>
    <w:rsid w:val="00775A78"/>
    <w:rsid w:val="00776401"/>
    <w:rsid w:val="00776842"/>
    <w:rsid w:val="0077698A"/>
    <w:rsid w:val="00776E39"/>
    <w:rsid w:val="00777064"/>
    <w:rsid w:val="007771C1"/>
    <w:rsid w:val="00777C7B"/>
    <w:rsid w:val="00777D6F"/>
    <w:rsid w:val="00777E6E"/>
    <w:rsid w:val="00780617"/>
    <w:rsid w:val="00780ED2"/>
    <w:rsid w:val="00781005"/>
    <w:rsid w:val="00781150"/>
    <w:rsid w:val="0078195B"/>
    <w:rsid w:val="00781DEF"/>
    <w:rsid w:val="0078265B"/>
    <w:rsid w:val="0078281D"/>
    <w:rsid w:val="00782C08"/>
    <w:rsid w:val="00782F46"/>
    <w:rsid w:val="0078343C"/>
    <w:rsid w:val="007835AC"/>
    <w:rsid w:val="00783A7D"/>
    <w:rsid w:val="007842B7"/>
    <w:rsid w:val="007845BB"/>
    <w:rsid w:val="00784670"/>
    <w:rsid w:val="00784791"/>
    <w:rsid w:val="00784EEC"/>
    <w:rsid w:val="00784F9E"/>
    <w:rsid w:val="0078525F"/>
    <w:rsid w:val="007853D9"/>
    <w:rsid w:val="007858F6"/>
    <w:rsid w:val="00785B38"/>
    <w:rsid w:val="00785BEF"/>
    <w:rsid w:val="00785FF4"/>
    <w:rsid w:val="00786160"/>
    <w:rsid w:val="00786679"/>
    <w:rsid w:val="00786FD4"/>
    <w:rsid w:val="00787922"/>
    <w:rsid w:val="00787E97"/>
    <w:rsid w:val="007906E1"/>
    <w:rsid w:val="00790BE0"/>
    <w:rsid w:val="00790BFC"/>
    <w:rsid w:val="00790D6A"/>
    <w:rsid w:val="0079120A"/>
    <w:rsid w:val="0079138F"/>
    <w:rsid w:val="00791446"/>
    <w:rsid w:val="007917D0"/>
    <w:rsid w:val="00791BFE"/>
    <w:rsid w:val="00791FFF"/>
    <w:rsid w:val="007921DF"/>
    <w:rsid w:val="00792248"/>
    <w:rsid w:val="00792342"/>
    <w:rsid w:val="0079379F"/>
    <w:rsid w:val="007938C0"/>
    <w:rsid w:val="00793A42"/>
    <w:rsid w:val="00793D0D"/>
    <w:rsid w:val="00794031"/>
    <w:rsid w:val="007941DF"/>
    <w:rsid w:val="00794E0D"/>
    <w:rsid w:val="007950F9"/>
    <w:rsid w:val="00795130"/>
    <w:rsid w:val="00795276"/>
    <w:rsid w:val="007953BE"/>
    <w:rsid w:val="0079608B"/>
    <w:rsid w:val="007960E1"/>
    <w:rsid w:val="00796554"/>
    <w:rsid w:val="007965B3"/>
    <w:rsid w:val="00796D7B"/>
    <w:rsid w:val="00796F80"/>
    <w:rsid w:val="007975AB"/>
    <w:rsid w:val="007A06B4"/>
    <w:rsid w:val="007A08AE"/>
    <w:rsid w:val="007A1152"/>
    <w:rsid w:val="007A1359"/>
    <w:rsid w:val="007A2528"/>
    <w:rsid w:val="007A26CC"/>
    <w:rsid w:val="007A2933"/>
    <w:rsid w:val="007A2A94"/>
    <w:rsid w:val="007A2FA7"/>
    <w:rsid w:val="007A3297"/>
    <w:rsid w:val="007A341B"/>
    <w:rsid w:val="007A37E4"/>
    <w:rsid w:val="007A48B0"/>
    <w:rsid w:val="007A48F0"/>
    <w:rsid w:val="007A4FF0"/>
    <w:rsid w:val="007A4FF6"/>
    <w:rsid w:val="007A51E7"/>
    <w:rsid w:val="007A63FB"/>
    <w:rsid w:val="007A6DCA"/>
    <w:rsid w:val="007A738A"/>
    <w:rsid w:val="007A772E"/>
    <w:rsid w:val="007A7E9B"/>
    <w:rsid w:val="007A7EF8"/>
    <w:rsid w:val="007B023B"/>
    <w:rsid w:val="007B0588"/>
    <w:rsid w:val="007B096A"/>
    <w:rsid w:val="007B1016"/>
    <w:rsid w:val="007B10C3"/>
    <w:rsid w:val="007B17BE"/>
    <w:rsid w:val="007B1CC8"/>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7DD"/>
    <w:rsid w:val="007B5E5B"/>
    <w:rsid w:val="007B5F88"/>
    <w:rsid w:val="007B6E3C"/>
    <w:rsid w:val="007B6EA1"/>
    <w:rsid w:val="007B7799"/>
    <w:rsid w:val="007C04BD"/>
    <w:rsid w:val="007C0C3B"/>
    <w:rsid w:val="007C1885"/>
    <w:rsid w:val="007C1FE2"/>
    <w:rsid w:val="007C2097"/>
    <w:rsid w:val="007C2BBC"/>
    <w:rsid w:val="007C32D8"/>
    <w:rsid w:val="007C37DB"/>
    <w:rsid w:val="007C39C2"/>
    <w:rsid w:val="007C3EA6"/>
    <w:rsid w:val="007C3ED3"/>
    <w:rsid w:val="007C49DF"/>
    <w:rsid w:val="007C523B"/>
    <w:rsid w:val="007C5533"/>
    <w:rsid w:val="007C5812"/>
    <w:rsid w:val="007C5ED7"/>
    <w:rsid w:val="007C5F51"/>
    <w:rsid w:val="007C63AB"/>
    <w:rsid w:val="007C6414"/>
    <w:rsid w:val="007C6628"/>
    <w:rsid w:val="007C77A9"/>
    <w:rsid w:val="007C799B"/>
    <w:rsid w:val="007C7C45"/>
    <w:rsid w:val="007D059A"/>
    <w:rsid w:val="007D114A"/>
    <w:rsid w:val="007D1228"/>
    <w:rsid w:val="007D1A56"/>
    <w:rsid w:val="007D1FF1"/>
    <w:rsid w:val="007D21EF"/>
    <w:rsid w:val="007D2E05"/>
    <w:rsid w:val="007D2E7E"/>
    <w:rsid w:val="007D3342"/>
    <w:rsid w:val="007D33C5"/>
    <w:rsid w:val="007D341C"/>
    <w:rsid w:val="007D383A"/>
    <w:rsid w:val="007D459B"/>
    <w:rsid w:val="007D4872"/>
    <w:rsid w:val="007D4EE2"/>
    <w:rsid w:val="007D5260"/>
    <w:rsid w:val="007D54ED"/>
    <w:rsid w:val="007D5543"/>
    <w:rsid w:val="007D5729"/>
    <w:rsid w:val="007D68DD"/>
    <w:rsid w:val="007D68FE"/>
    <w:rsid w:val="007D6A07"/>
    <w:rsid w:val="007D7972"/>
    <w:rsid w:val="007D7ADD"/>
    <w:rsid w:val="007D7AFA"/>
    <w:rsid w:val="007D7C46"/>
    <w:rsid w:val="007D7E68"/>
    <w:rsid w:val="007E00B3"/>
    <w:rsid w:val="007E00ED"/>
    <w:rsid w:val="007E015E"/>
    <w:rsid w:val="007E018D"/>
    <w:rsid w:val="007E0395"/>
    <w:rsid w:val="007E0675"/>
    <w:rsid w:val="007E0747"/>
    <w:rsid w:val="007E0E5B"/>
    <w:rsid w:val="007E0F6E"/>
    <w:rsid w:val="007E10FB"/>
    <w:rsid w:val="007E152D"/>
    <w:rsid w:val="007E1583"/>
    <w:rsid w:val="007E25D1"/>
    <w:rsid w:val="007E2616"/>
    <w:rsid w:val="007E29E3"/>
    <w:rsid w:val="007E2D48"/>
    <w:rsid w:val="007E32CB"/>
    <w:rsid w:val="007E3629"/>
    <w:rsid w:val="007E373F"/>
    <w:rsid w:val="007E3E67"/>
    <w:rsid w:val="007E41B8"/>
    <w:rsid w:val="007E4918"/>
    <w:rsid w:val="007E4E65"/>
    <w:rsid w:val="007E4EAF"/>
    <w:rsid w:val="007E5603"/>
    <w:rsid w:val="007E5906"/>
    <w:rsid w:val="007E5AD3"/>
    <w:rsid w:val="007E5F19"/>
    <w:rsid w:val="007E6473"/>
    <w:rsid w:val="007E67F2"/>
    <w:rsid w:val="007E6DD0"/>
    <w:rsid w:val="007E76AF"/>
    <w:rsid w:val="007F0088"/>
    <w:rsid w:val="007F00FD"/>
    <w:rsid w:val="007F1264"/>
    <w:rsid w:val="007F18CA"/>
    <w:rsid w:val="007F1ACF"/>
    <w:rsid w:val="007F1BEF"/>
    <w:rsid w:val="007F20ED"/>
    <w:rsid w:val="007F2585"/>
    <w:rsid w:val="007F2592"/>
    <w:rsid w:val="007F25B6"/>
    <w:rsid w:val="007F35E5"/>
    <w:rsid w:val="007F36B7"/>
    <w:rsid w:val="007F3C1E"/>
    <w:rsid w:val="007F454D"/>
    <w:rsid w:val="007F45FE"/>
    <w:rsid w:val="007F461A"/>
    <w:rsid w:val="007F48B3"/>
    <w:rsid w:val="007F4A88"/>
    <w:rsid w:val="007F4AAA"/>
    <w:rsid w:val="007F4B45"/>
    <w:rsid w:val="007F4D4D"/>
    <w:rsid w:val="007F4E9D"/>
    <w:rsid w:val="007F4FFA"/>
    <w:rsid w:val="007F5CA7"/>
    <w:rsid w:val="007F5DBD"/>
    <w:rsid w:val="007F5FFB"/>
    <w:rsid w:val="007F61D1"/>
    <w:rsid w:val="007F6D82"/>
    <w:rsid w:val="007F744E"/>
    <w:rsid w:val="007F7635"/>
    <w:rsid w:val="0080076F"/>
    <w:rsid w:val="00800C9C"/>
    <w:rsid w:val="008017A2"/>
    <w:rsid w:val="008017E0"/>
    <w:rsid w:val="00801BCB"/>
    <w:rsid w:val="0080224D"/>
    <w:rsid w:val="008024A9"/>
    <w:rsid w:val="008028F4"/>
    <w:rsid w:val="008029E3"/>
    <w:rsid w:val="00802CE9"/>
    <w:rsid w:val="00803042"/>
    <w:rsid w:val="008035E5"/>
    <w:rsid w:val="0080390E"/>
    <w:rsid w:val="00803961"/>
    <w:rsid w:val="00803BCB"/>
    <w:rsid w:val="00803CEA"/>
    <w:rsid w:val="00804626"/>
    <w:rsid w:val="008046EC"/>
    <w:rsid w:val="008048B7"/>
    <w:rsid w:val="00804A8A"/>
    <w:rsid w:val="00804C57"/>
    <w:rsid w:val="00805215"/>
    <w:rsid w:val="00805258"/>
    <w:rsid w:val="00805334"/>
    <w:rsid w:val="008054D0"/>
    <w:rsid w:val="008055CC"/>
    <w:rsid w:val="008057A6"/>
    <w:rsid w:val="00806022"/>
    <w:rsid w:val="008060C7"/>
    <w:rsid w:val="0080668C"/>
    <w:rsid w:val="00806855"/>
    <w:rsid w:val="00806ADB"/>
    <w:rsid w:val="00806C33"/>
    <w:rsid w:val="00806CDF"/>
    <w:rsid w:val="00806E29"/>
    <w:rsid w:val="008079B3"/>
    <w:rsid w:val="00807E35"/>
    <w:rsid w:val="00807F09"/>
    <w:rsid w:val="00810667"/>
    <w:rsid w:val="00810833"/>
    <w:rsid w:val="00810FBA"/>
    <w:rsid w:val="00811EC4"/>
    <w:rsid w:val="00811F4A"/>
    <w:rsid w:val="00812028"/>
    <w:rsid w:val="00812068"/>
    <w:rsid w:val="008123FA"/>
    <w:rsid w:val="00812A2C"/>
    <w:rsid w:val="00813A43"/>
    <w:rsid w:val="00813DC2"/>
    <w:rsid w:val="0081406B"/>
    <w:rsid w:val="00814753"/>
    <w:rsid w:val="008149B2"/>
    <w:rsid w:val="00814D88"/>
    <w:rsid w:val="0081537A"/>
    <w:rsid w:val="00815B6B"/>
    <w:rsid w:val="008162B1"/>
    <w:rsid w:val="00816D85"/>
    <w:rsid w:val="0081714A"/>
    <w:rsid w:val="008174F6"/>
    <w:rsid w:val="00817A0B"/>
    <w:rsid w:val="00817DFC"/>
    <w:rsid w:val="00817F7F"/>
    <w:rsid w:val="008205D5"/>
    <w:rsid w:val="00820992"/>
    <w:rsid w:val="00820ED4"/>
    <w:rsid w:val="00821365"/>
    <w:rsid w:val="0082190E"/>
    <w:rsid w:val="00821912"/>
    <w:rsid w:val="00822351"/>
    <w:rsid w:val="00822401"/>
    <w:rsid w:val="0082257A"/>
    <w:rsid w:val="008225FC"/>
    <w:rsid w:val="00822782"/>
    <w:rsid w:val="00822ECA"/>
    <w:rsid w:val="00822F0A"/>
    <w:rsid w:val="008230DC"/>
    <w:rsid w:val="00823330"/>
    <w:rsid w:val="008233C4"/>
    <w:rsid w:val="00823945"/>
    <w:rsid w:val="00823B2A"/>
    <w:rsid w:val="0082413A"/>
    <w:rsid w:val="00824530"/>
    <w:rsid w:val="00824879"/>
    <w:rsid w:val="008248C3"/>
    <w:rsid w:val="0082496B"/>
    <w:rsid w:val="00825902"/>
    <w:rsid w:val="00825B19"/>
    <w:rsid w:val="00825BE4"/>
    <w:rsid w:val="0082673C"/>
    <w:rsid w:val="008268AD"/>
    <w:rsid w:val="00826A2B"/>
    <w:rsid w:val="0082732B"/>
    <w:rsid w:val="008275FF"/>
    <w:rsid w:val="00827624"/>
    <w:rsid w:val="008300C2"/>
    <w:rsid w:val="008303CF"/>
    <w:rsid w:val="008309C6"/>
    <w:rsid w:val="008309CD"/>
    <w:rsid w:val="00830B46"/>
    <w:rsid w:val="0083175E"/>
    <w:rsid w:val="00831985"/>
    <w:rsid w:val="00831C72"/>
    <w:rsid w:val="00832018"/>
    <w:rsid w:val="008327AD"/>
    <w:rsid w:val="0083290F"/>
    <w:rsid w:val="00832C8B"/>
    <w:rsid w:val="00833928"/>
    <w:rsid w:val="00833CDB"/>
    <w:rsid w:val="008344C3"/>
    <w:rsid w:val="00834507"/>
    <w:rsid w:val="00834600"/>
    <w:rsid w:val="0083465F"/>
    <w:rsid w:val="00834A65"/>
    <w:rsid w:val="00834A81"/>
    <w:rsid w:val="0083525B"/>
    <w:rsid w:val="00835346"/>
    <w:rsid w:val="008355AF"/>
    <w:rsid w:val="00835679"/>
    <w:rsid w:val="00835910"/>
    <w:rsid w:val="00835D84"/>
    <w:rsid w:val="00837237"/>
    <w:rsid w:val="008376BF"/>
    <w:rsid w:val="008400F9"/>
    <w:rsid w:val="008406DA"/>
    <w:rsid w:val="0084091C"/>
    <w:rsid w:val="0084120B"/>
    <w:rsid w:val="008412D1"/>
    <w:rsid w:val="0084155A"/>
    <w:rsid w:val="00841BEF"/>
    <w:rsid w:val="00841E3B"/>
    <w:rsid w:val="00842957"/>
    <w:rsid w:val="00842FAE"/>
    <w:rsid w:val="00843070"/>
    <w:rsid w:val="0084334D"/>
    <w:rsid w:val="0084369E"/>
    <w:rsid w:val="00843A1D"/>
    <w:rsid w:val="00844C0A"/>
    <w:rsid w:val="008457B6"/>
    <w:rsid w:val="008457CE"/>
    <w:rsid w:val="008457DA"/>
    <w:rsid w:val="00845A17"/>
    <w:rsid w:val="008460C4"/>
    <w:rsid w:val="00846789"/>
    <w:rsid w:val="008474AB"/>
    <w:rsid w:val="00847BB6"/>
    <w:rsid w:val="00847DB5"/>
    <w:rsid w:val="00847F69"/>
    <w:rsid w:val="00847FA9"/>
    <w:rsid w:val="0084A8FF"/>
    <w:rsid w:val="008500CF"/>
    <w:rsid w:val="0085021E"/>
    <w:rsid w:val="00850228"/>
    <w:rsid w:val="00850435"/>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294"/>
    <w:rsid w:val="00860EAD"/>
    <w:rsid w:val="00861125"/>
    <w:rsid w:val="00861358"/>
    <w:rsid w:val="00861CF2"/>
    <w:rsid w:val="008623EC"/>
    <w:rsid w:val="008626E7"/>
    <w:rsid w:val="00862D89"/>
    <w:rsid w:val="008632EA"/>
    <w:rsid w:val="0086358B"/>
    <w:rsid w:val="00863F21"/>
    <w:rsid w:val="00864156"/>
    <w:rsid w:val="008641D9"/>
    <w:rsid w:val="008643C5"/>
    <w:rsid w:val="008648BE"/>
    <w:rsid w:val="008648D5"/>
    <w:rsid w:val="00865027"/>
    <w:rsid w:val="00865278"/>
    <w:rsid w:val="008653DB"/>
    <w:rsid w:val="0086594B"/>
    <w:rsid w:val="0086667B"/>
    <w:rsid w:val="00866A19"/>
    <w:rsid w:val="008671D6"/>
    <w:rsid w:val="008671DE"/>
    <w:rsid w:val="008674DE"/>
    <w:rsid w:val="0086784D"/>
    <w:rsid w:val="00870122"/>
    <w:rsid w:val="008708A0"/>
    <w:rsid w:val="00870EE7"/>
    <w:rsid w:val="0087156B"/>
    <w:rsid w:val="00871941"/>
    <w:rsid w:val="008719AE"/>
    <w:rsid w:val="00871B40"/>
    <w:rsid w:val="00871C04"/>
    <w:rsid w:val="00871FE7"/>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4C4"/>
    <w:rsid w:val="00877775"/>
    <w:rsid w:val="008777C0"/>
    <w:rsid w:val="00877C5C"/>
    <w:rsid w:val="008802F8"/>
    <w:rsid w:val="00880549"/>
    <w:rsid w:val="0088092D"/>
    <w:rsid w:val="00880E40"/>
    <w:rsid w:val="0088156E"/>
    <w:rsid w:val="00881725"/>
    <w:rsid w:val="008817F1"/>
    <w:rsid w:val="0088198F"/>
    <w:rsid w:val="00882299"/>
    <w:rsid w:val="00882938"/>
    <w:rsid w:val="00882A28"/>
    <w:rsid w:val="00883216"/>
    <w:rsid w:val="0088344C"/>
    <w:rsid w:val="00883DC6"/>
    <w:rsid w:val="00884261"/>
    <w:rsid w:val="0088448A"/>
    <w:rsid w:val="00884CD4"/>
    <w:rsid w:val="00885196"/>
    <w:rsid w:val="008854FA"/>
    <w:rsid w:val="0088560F"/>
    <w:rsid w:val="00886397"/>
    <w:rsid w:val="00886623"/>
    <w:rsid w:val="00886EC5"/>
    <w:rsid w:val="00887036"/>
    <w:rsid w:val="008870C0"/>
    <w:rsid w:val="0088762B"/>
    <w:rsid w:val="008876BE"/>
    <w:rsid w:val="00887FC0"/>
    <w:rsid w:val="008907F2"/>
    <w:rsid w:val="00891513"/>
    <w:rsid w:val="008919F8"/>
    <w:rsid w:val="00892079"/>
    <w:rsid w:val="00892AC6"/>
    <w:rsid w:val="0089321C"/>
    <w:rsid w:val="0089376A"/>
    <w:rsid w:val="008944F1"/>
    <w:rsid w:val="00894A93"/>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1F7"/>
    <w:rsid w:val="008A035A"/>
    <w:rsid w:val="008A06F2"/>
    <w:rsid w:val="008A0A00"/>
    <w:rsid w:val="008A0ED6"/>
    <w:rsid w:val="008A1ECD"/>
    <w:rsid w:val="008A2701"/>
    <w:rsid w:val="008A2AE0"/>
    <w:rsid w:val="008A3BC5"/>
    <w:rsid w:val="008A3CFC"/>
    <w:rsid w:val="008A466F"/>
    <w:rsid w:val="008A4790"/>
    <w:rsid w:val="008A4A0A"/>
    <w:rsid w:val="008A4FDA"/>
    <w:rsid w:val="008A5006"/>
    <w:rsid w:val="008A6292"/>
    <w:rsid w:val="008A62C6"/>
    <w:rsid w:val="008A6710"/>
    <w:rsid w:val="008A6C63"/>
    <w:rsid w:val="008A6E50"/>
    <w:rsid w:val="008A6FB9"/>
    <w:rsid w:val="008A73C2"/>
    <w:rsid w:val="008A76EC"/>
    <w:rsid w:val="008A7D9A"/>
    <w:rsid w:val="008A7FCB"/>
    <w:rsid w:val="008B0DED"/>
    <w:rsid w:val="008B1117"/>
    <w:rsid w:val="008B1329"/>
    <w:rsid w:val="008B1841"/>
    <w:rsid w:val="008B1ABC"/>
    <w:rsid w:val="008B1B17"/>
    <w:rsid w:val="008B1D8D"/>
    <w:rsid w:val="008B2B35"/>
    <w:rsid w:val="008B3840"/>
    <w:rsid w:val="008B3BC7"/>
    <w:rsid w:val="008B3EB5"/>
    <w:rsid w:val="008B40CD"/>
    <w:rsid w:val="008B4E44"/>
    <w:rsid w:val="008B51BB"/>
    <w:rsid w:val="008B5370"/>
    <w:rsid w:val="008B5EB2"/>
    <w:rsid w:val="008B60D6"/>
    <w:rsid w:val="008B6576"/>
    <w:rsid w:val="008B6A48"/>
    <w:rsid w:val="008B6DD7"/>
    <w:rsid w:val="008B7114"/>
    <w:rsid w:val="008B7182"/>
    <w:rsid w:val="008B7E9E"/>
    <w:rsid w:val="008C1108"/>
    <w:rsid w:val="008C1C3F"/>
    <w:rsid w:val="008C1D28"/>
    <w:rsid w:val="008C20AF"/>
    <w:rsid w:val="008C27DB"/>
    <w:rsid w:val="008C3919"/>
    <w:rsid w:val="008C3C8D"/>
    <w:rsid w:val="008C4138"/>
    <w:rsid w:val="008C4567"/>
    <w:rsid w:val="008C46A1"/>
    <w:rsid w:val="008C51FA"/>
    <w:rsid w:val="008C54C6"/>
    <w:rsid w:val="008C5610"/>
    <w:rsid w:val="008C60EC"/>
    <w:rsid w:val="008C6326"/>
    <w:rsid w:val="008C633E"/>
    <w:rsid w:val="008C636A"/>
    <w:rsid w:val="008C67A9"/>
    <w:rsid w:val="008C67D5"/>
    <w:rsid w:val="008C6A82"/>
    <w:rsid w:val="008C6B2C"/>
    <w:rsid w:val="008C6CF6"/>
    <w:rsid w:val="008C6DF3"/>
    <w:rsid w:val="008C6E62"/>
    <w:rsid w:val="008C78FB"/>
    <w:rsid w:val="008C7A83"/>
    <w:rsid w:val="008C7CB9"/>
    <w:rsid w:val="008C7D85"/>
    <w:rsid w:val="008C7EBA"/>
    <w:rsid w:val="008D07B2"/>
    <w:rsid w:val="008D0C60"/>
    <w:rsid w:val="008D0C6D"/>
    <w:rsid w:val="008D0D95"/>
    <w:rsid w:val="008D1083"/>
    <w:rsid w:val="008D1241"/>
    <w:rsid w:val="008D147F"/>
    <w:rsid w:val="008D1516"/>
    <w:rsid w:val="008D1AD4"/>
    <w:rsid w:val="008D2100"/>
    <w:rsid w:val="008D2746"/>
    <w:rsid w:val="008D2E7D"/>
    <w:rsid w:val="008D3376"/>
    <w:rsid w:val="008D441A"/>
    <w:rsid w:val="008D46D3"/>
    <w:rsid w:val="008D4852"/>
    <w:rsid w:val="008D4940"/>
    <w:rsid w:val="008D4BE9"/>
    <w:rsid w:val="008D52A1"/>
    <w:rsid w:val="008D5AFF"/>
    <w:rsid w:val="008D6DA4"/>
    <w:rsid w:val="008D6ECD"/>
    <w:rsid w:val="008D71BF"/>
    <w:rsid w:val="008D7893"/>
    <w:rsid w:val="008E0400"/>
    <w:rsid w:val="008E0659"/>
    <w:rsid w:val="008E0B66"/>
    <w:rsid w:val="008E1413"/>
    <w:rsid w:val="008E1B33"/>
    <w:rsid w:val="008E1DA0"/>
    <w:rsid w:val="008E2321"/>
    <w:rsid w:val="008E2759"/>
    <w:rsid w:val="008E2850"/>
    <w:rsid w:val="008E32B5"/>
    <w:rsid w:val="008E3484"/>
    <w:rsid w:val="008E359E"/>
    <w:rsid w:val="008E3873"/>
    <w:rsid w:val="008E3AE3"/>
    <w:rsid w:val="008E3DDC"/>
    <w:rsid w:val="008E3FDC"/>
    <w:rsid w:val="008E4585"/>
    <w:rsid w:val="008E4A07"/>
    <w:rsid w:val="008E4FB1"/>
    <w:rsid w:val="008E5762"/>
    <w:rsid w:val="008E5D77"/>
    <w:rsid w:val="008E63CA"/>
    <w:rsid w:val="008E6EE5"/>
    <w:rsid w:val="008F0201"/>
    <w:rsid w:val="008F0274"/>
    <w:rsid w:val="008F04F3"/>
    <w:rsid w:val="008F0670"/>
    <w:rsid w:val="008F0C30"/>
    <w:rsid w:val="008F0C59"/>
    <w:rsid w:val="008F0C72"/>
    <w:rsid w:val="008F0C7F"/>
    <w:rsid w:val="008F1C34"/>
    <w:rsid w:val="008F1FA5"/>
    <w:rsid w:val="008F22D0"/>
    <w:rsid w:val="008F366E"/>
    <w:rsid w:val="008F3D85"/>
    <w:rsid w:val="008F3EAC"/>
    <w:rsid w:val="008F3EF1"/>
    <w:rsid w:val="008F405E"/>
    <w:rsid w:val="008F4170"/>
    <w:rsid w:val="008F4271"/>
    <w:rsid w:val="008F50B9"/>
    <w:rsid w:val="008F5628"/>
    <w:rsid w:val="008F57EF"/>
    <w:rsid w:val="008F5ADF"/>
    <w:rsid w:val="008F5E33"/>
    <w:rsid w:val="008F6035"/>
    <w:rsid w:val="008F6239"/>
    <w:rsid w:val="008F67F0"/>
    <w:rsid w:val="008F682F"/>
    <w:rsid w:val="008F686C"/>
    <w:rsid w:val="008F6ACF"/>
    <w:rsid w:val="008F6B1B"/>
    <w:rsid w:val="008F6C1C"/>
    <w:rsid w:val="0090003D"/>
    <w:rsid w:val="009002BC"/>
    <w:rsid w:val="009003D5"/>
    <w:rsid w:val="009006CA"/>
    <w:rsid w:val="0090111A"/>
    <w:rsid w:val="00901771"/>
    <w:rsid w:val="009026C7"/>
    <w:rsid w:val="009032E3"/>
    <w:rsid w:val="00903458"/>
    <w:rsid w:val="009036E5"/>
    <w:rsid w:val="00903A9D"/>
    <w:rsid w:val="00903D1D"/>
    <w:rsid w:val="009043E8"/>
    <w:rsid w:val="0090469B"/>
    <w:rsid w:val="0090571A"/>
    <w:rsid w:val="00905792"/>
    <w:rsid w:val="0090589F"/>
    <w:rsid w:val="00905EFA"/>
    <w:rsid w:val="00905F28"/>
    <w:rsid w:val="00906690"/>
    <w:rsid w:val="009066A9"/>
    <w:rsid w:val="00906937"/>
    <w:rsid w:val="00906CE7"/>
    <w:rsid w:val="009073F3"/>
    <w:rsid w:val="00907E16"/>
    <w:rsid w:val="00907F65"/>
    <w:rsid w:val="00910027"/>
    <w:rsid w:val="00910086"/>
    <w:rsid w:val="009102BB"/>
    <w:rsid w:val="00910379"/>
    <w:rsid w:val="0091044E"/>
    <w:rsid w:val="00910C82"/>
    <w:rsid w:val="00911686"/>
    <w:rsid w:val="00911C4A"/>
    <w:rsid w:val="00912334"/>
    <w:rsid w:val="00912668"/>
    <w:rsid w:val="00912D27"/>
    <w:rsid w:val="00913E21"/>
    <w:rsid w:val="00913E4E"/>
    <w:rsid w:val="00913F24"/>
    <w:rsid w:val="009143D9"/>
    <w:rsid w:val="0091444D"/>
    <w:rsid w:val="00915225"/>
    <w:rsid w:val="00915650"/>
    <w:rsid w:val="009156C2"/>
    <w:rsid w:val="00915E6C"/>
    <w:rsid w:val="009160F2"/>
    <w:rsid w:val="009161E5"/>
    <w:rsid w:val="009166FB"/>
    <w:rsid w:val="009167EF"/>
    <w:rsid w:val="00916CAD"/>
    <w:rsid w:val="00916FC9"/>
    <w:rsid w:val="009175D3"/>
    <w:rsid w:val="00917759"/>
    <w:rsid w:val="00917E08"/>
    <w:rsid w:val="00917F42"/>
    <w:rsid w:val="00917FC4"/>
    <w:rsid w:val="00920175"/>
    <w:rsid w:val="009211E2"/>
    <w:rsid w:val="009222AA"/>
    <w:rsid w:val="0092230F"/>
    <w:rsid w:val="0092366D"/>
    <w:rsid w:val="0092410C"/>
    <w:rsid w:val="009248E2"/>
    <w:rsid w:val="00925019"/>
    <w:rsid w:val="00925A6E"/>
    <w:rsid w:val="00925D70"/>
    <w:rsid w:val="009260D8"/>
    <w:rsid w:val="00926A3C"/>
    <w:rsid w:val="009272AF"/>
    <w:rsid w:val="009272F0"/>
    <w:rsid w:val="009277C1"/>
    <w:rsid w:val="00927A81"/>
    <w:rsid w:val="009307EA"/>
    <w:rsid w:val="00930B11"/>
    <w:rsid w:val="00930CFF"/>
    <w:rsid w:val="00930F12"/>
    <w:rsid w:val="0093128B"/>
    <w:rsid w:val="009319B4"/>
    <w:rsid w:val="009323D9"/>
    <w:rsid w:val="009326FB"/>
    <w:rsid w:val="0093274E"/>
    <w:rsid w:val="009331FE"/>
    <w:rsid w:val="0093357A"/>
    <w:rsid w:val="00933601"/>
    <w:rsid w:val="009336A8"/>
    <w:rsid w:val="00933EF8"/>
    <w:rsid w:val="00933F4A"/>
    <w:rsid w:val="00934DC6"/>
    <w:rsid w:val="00935162"/>
    <w:rsid w:val="00935639"/>
    <w:rsid w:val="0093621E"/>
    <w:rsid w:val="0093656F"/>
    <w:rsid w:val="00936DD3"/>
    <w:rsid w:val="00936EE0"/>
    <w:rsid w:val="00936F1F"/>
    <w:rsid w:val="0093761C"/>
    <w:rsid w:val="00937A3D"/>
    <w:rsid w:val="00937DCB"/>
    <w:rsid w:val="009403AD"/>
    <w:rsid w:val="0094087E"/>
    <w:rsid w:val="00940F80"/>
    <w:rsid w:val="00941060"/>
    <w:rsid w:val="00941D34"/>
    <w:rsid w:val="0094231A"/>
    <w:rsid w:val="00942652"/>
    <w:rsid w:val="00942C8B"/>
    <w:rsid w:val="00942C98"/>
    <w:rsid w:val="0094377B"/>
    <w:rsid w:val="0094427A"/>
    <w:rsid w:val="00944622"/>
    <w:rsid w:val="00944F0D"/>
    <w:rsid w:val="00945081"/>
    <w:rsid w:val="009453CD"/>
    <w:rsid w:val="00945618"/>
    <w:rsid w:val="009462A3"/>
    <w:rsid w:val="00946DCF"/>
    <w:rsid w:val="0094742D"/>
    <w:rsid w:val="00947B7C"/>
    <w:rsid w:val="009501A5"/>
    <w:rsid w:val="009505EB"/>
    <w:rsid w:val="0095064A"/>
    <w:rsid w:val="0095088C"/>
    <w:rsid w:val="00950926"/>
    <w:rsid w:val="00950FAA"/>
    <w:rsid w:val="00950FCA"/>
    <w:rsid w:val="00951384"/>
    <w:rsid w:val="00951A30"/>
    <w:rsid w:val="00951DE0"/>
    <w:rsid w:val="00951E18"/>
    <w:rsid w:val="009520C6"/>
    <w:rsid w:val="00952430"/>
    <w:rsid w:val="00952B12"/>
    <w:rsid w:val="00953C59"/>
    <w:rsid w:val="00953E62"/>
    <w:rsid w:val="00955427"/>
    <w:rsid w:val="00956411"/>
    <w:rsid w:val="009575E6"/>
    <w:rsid w:val="00957F89"/>
    <w:rsid w:val="009600BA"/>
    <w:rsid w:val="00960489"/>
    <w:rsid w:val="00961008"/>
    <w:rsid w:val="009612DE"/>
    <w:rsid w:val="009615D7"/>
    <w:rsid w:val="0096173E"/>
    <w:rsid w:val="00961994"/>
    <w:rsid w:val="00961BAA"/>
    <w:rsid w:val="00961CAB"/>
    <w:rsid w:val="00961F05"/>
    <w:rsid w:val="00962582"/>
    <w:rsid w:val="00962968"/>
    <w:rsid w:val="00962D34"/>
    <w:rsid w:val="0096355E"/>
    <w:rsid w:val="00963717"/>
    <w:rsid w:val="009639FA"/>
    <w:rsid w:val="009644E0"/>
    <w:rsid w:val="00964666"/>
    <w:rsid w:val="00964706"/>
    <w:rsid w:val="0096486C"/>
    <w:rsid w:val="00965379"/>
    <w:rsid w:val="00965525"/>
    <w:rsid w:val="0096657B"/>
    <w:rsid w:val="00966870"/>
    <w:rsid w:val="00966D11"/>
    <w:rsid w:val="00966D96"/>
    <w:rsid w:val="00967969"/>
    <w:rsid w:val="00967D80"/>
    <w:rsid w:val="009703EC"/>
    <w:rsid w:val="00970A45"/>
    <w:rsid w:val="00970D81"/>
    <w:rsid w:val="009717DC"/>
    <w:rsid w:val="00971BC5"/>
    <w:rsid w:val="00971EE4"/>
    <w:rsid w:val="00971F9B"/>
    <w:rsid w:val="0097289C"/>
    <w:rsid w:val="00972D9E"/>
    <w:rsid w:val="00972F06"/>
    <w:rsid w:val="009730A1"/>
    <w:rsid w:val="00973903"/>
    <w:rsid w:val="00974048"/>
    <w:rsid w:val="0097420A"/>
    <w:rsid w:val="009746C4"/>
    <w:rsid w:val="00974896"/>
    <w:rsid w:val="00974A3C"/>
    <w:rsid w:val="00974AF3"/>
    <w:rsid w:val="00974C2B"/>
    <w:rsid w:val="00974CF5"/>
    <w:rsid w:val="00974DE3"/>
    <w:rsid w:val="00975272"/>
    <w:rsid w:val="0097605D"/>
    <w:rsid w:val="009760C4"/>
    <w:rsid w:val="00976174"/>
    <w:rsid w:val="00976183"/>
    <w:rsid w:val="00976457"/>
    <w:rsid w:val="009765F2"/>
    <w:rsid w:val="00976603"/>
    <w:rsid w:val="0097735B"/>
    <w:rsid w:val="009773A5"/>
    <w:rsid w:val="009777D9"/>
    <w:rsid w:val="00980230"/>
    <w:rsid w:val="0098081A"/>
    <w:rsid w:val="00980830"/>
    <w:rsid w:val="009808DC"/>
    <w:rsid w:val="00980911"/>
    <w:rsid w:val="00980C2C"/>
    <w:rsid w:val="00980E4B"/>
    <w:rsid w:val="009810AF"/>
    <w:rsid w:val="009810FF"/>
    <w:rsid w:val="0098148E"/>
    <w:rsid w:val="00981F3D"/>
    <w:rsid w:val="00982142"/>
    <w:rsid w:val="00982205"/>
    <w:rsid w:val="00982506"/>
    <w:rsid w:val="009828CA"/>
    <w:rsid w:val="00982C1C"/>
    <w:rsid w:val="00982DA4"/>
    <w:rsid w:val="0098300C"/>
    <w:rsid w:val="0098312D"/>
    <w:rsid w:val="00983152"/>
    <w:rsid w:val="009839CF"/>
    <w:rsid w:val="00983A24"/>
    <w:rsid w:val="009849E0"/>
    <w:rsid w:val="00984A47"/>
    <w:rsid w:val="00984C5C"/>
    <w:rsid w:val="00985EAA"/>
    <w:rsid w:val="00986129"/>
    <w:rsid w:val="0098628F"/>
    <w:rsid w:val="009863F3"/>
    <w:rsid w:val="00986C26"/>
    <w:rsid w:val="0098728C"/>
    <w:rsid w:val="00987591"/>
    <w:rsid w:val="0098786E"/>
    <w:rsid w:val="009879A3"/>
    <w:rsid w:val="00987A0A"/>
    <w:rsid w:val="00987B9F"/>
    <w:rsid w:val="0099031F"/>
    <w:rsid w:val="00990B87"/>
    <w:rsid w:val="009918D9"/>
    <w:rsid w:val="00991B88"/>
    <w:rsid w:val="0099211D"/>
    <w:rsid w:val="009921D8"/>
    <w:rsid w:val="009926F5"/>
    <w:rsid w:val="00992B3C"/>
    <w:rsid w:val="00992C47"/>
    <w:rsid w:val="00992FAA"/>
    <w:rsid w:val="00993078"/>
    <w:rsid w:val="009930D0"/>
    <w:rsid w:val="00993452"/>
    <w:rsid w:val="009937EF"/>
    <w:rsid w:val="0099391B"/>
    <w:rsid w:val="009940ED"/>
    <w:rsid w:val="00994163"/>
    <w:rsid w:val="009941AE"/>
    <w:rsid w:val="00994A8A"/>
    <w:rsid w:val="00994B8E"/>
    <w:rsid w:val="00994EF6"/>
    <w:rsid w:val="009950B1"/>
    <w:rsid w:val="009958C0"/>
    <w:rsid w:val="00995A3F"/>
    <w:rsid w:val="009960A9"/>
    <w:rsid w:val="00996805"/>
    <w:rsid w:val="009969AB"/>
    <w:rsid w:val="00997573"/>
    <w:rsid w:val="00997795"/>
    <w:rsid w:val="00997B4F"/>
    <w:rsid w:val="00997CDA"/>
    <w:rsid w:val="00997D82"/>
    <w:rsid w:val="009A013F"/>
    <w:rsid w:val="009A0306"/>
    <w:rsid w:val="009A030C"/>
    <w:rsid w:val="009A0F3F"/>
    <w:rsid w:val="009A1D6B"/>
    <w:rsid w:val="009A2358"/>
    <w:rsid w:val="009A2779"/>
    <w:rsid w:val="009A28E1"/>
    <w:rsid w:val="009A2E9D"/>
    <w:rsid w:val="009A312E"/>
    <w:rsid w:val="009A3CD9"/>
    <w:rsid w:val="009A3D90"/>
    <w:rsid w:val="009A3E87"/>
    <w:rsid w:val="009A4229"/>
    <w:rsid w:val="009A42C0"/>
    <w:rsid w:val="009A43C1"/>
    <w:rsid w:val="009A4700"/>
    <w:rsid w:val="009A55B2"/>
    <w:rsid w:val="009A58F2"/>
    <w:rsid w:val="009A5C23"/>
    <w:rsid w:val="009A5F00"/>
    <w:rsid w:val="009A616F"/>
    <w:rsid w:val="009A6558"/>
    <w:rsid w:val="009A6666"/>
    <w:rsid w:val="009A686E"/>
    <w:rsid w:val="009A6DAA"/>
    <w:rsid w:val="009A6DF1"/>
    <w:rsid w:val="009A70AF"/>
    <w:rsid w:val="009A729C"/>
    <w:rsid w:val="009B00B6"/>
    <w:rsid w:val="009B0A6D"/>
    <w:rsid w:val="009B0F97"/>
    <w:rsid w:val="009B10C5"/>
    <w:rsid w:val="009B1920"/>
    <w:rsid w:val="009B1D67"/>
    <w:rsid w:val="009B2192"/>
    <w:rsid w:val="009B22AE"/>
    <w:rsid w:val="009B2F12"/>
    <w:rsid w:val="009B2F20"/>
    <w:rsid w:val="009B3561"/>
    <w:rsid w:val="009B3FD7"/>
    <w:rsid w:val="009B3FEA"/>
    <w:rsid w:val="009B4284"/>
    <w:rsid w:val="009B4435"/>
    <w:rsid w:val="009B4DB7"/>
    <w:rsid w:val="009B5171"/>
    <w:rsid w:val="009B55EB"/>
    <w:rsid w:val="009B5F75"/>
    <w:rsid w:val="009B61CA"/>
    <w:rsid w:val="009B6827"/>
    <w:rsid w:val="009B695F"/>
    <w:rsid w:val="009B6BC0"/>
    <w:rsid w:val="009B6C6E"/>
    <w:rsid w:val="009B6E28"/>
    <w:rsid w:val="009B6F96"/>
    <w:rsid w:val="009B730B"/>
    <w:rsid w:val="009B764B"/>
    <w:rsid w:val="009B772D"/>
    <w:rsid w:val="009B7B69"/>
    <w:rsid w:val="009B7F42"/>
    <w:rsid w:val="009B7F73"/>
    <w:rsid w:val="009C032A"/>
    <w:rsid w:val="009C03AE"/>
    <w:rsid w:val="009C06CE"/>
    <w:rsid w:val="009C07C4"/>
    <w:rsid w:val="009C15AD"/>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C7C8F"/>
    <w:rsid w:val="009D01F3"/>
    <w:rsid w:val="009D03FF"/>
    <w:rsid w:val="009D085A"/>
    <w:rsid w:val="009D0ADA"/>
    <w:rsid w:val="009D118A"/>
    <w:rsid w:val="009D1267"/>
    <w:rsid w:val="009D177A"/>
    <w:rsid w:val="009D1C79"/>
    <w:rsid w:val="009D2089"/>
    <w:rsid w:val="009D2466"/>
    <w:rsid w:val="009D3497"/>
    <w:rsid w:val="009D4CEA"/>
    <w:rsid w:val="009D4EC5"/>
    <w:rsid w:val="009D4ED6"/>
    <w:rsid w:val="009D4F2E"/>
    <w:rsid w:val="009D4F5B"/>
    <w:rsid w:val="009D5499"/>
    <w:rsid w:val="009D5510"/>
    <w:rsid w:val="009D55F3"/>
    <w:rsid w:val="009D5642"/>
    <w:rsid w:val="009D5B73"/>
    <w:rsid w:val="009D6541"/>
    <w:rsid w:val="009D6699"/>
    <w:rsid w:val="009D6EDC"/>
    <w:rsid w:val="009E02A6"/>
    <w:rsid w:val="009E0508"/>
    <w:rsid w:val="009E0589"/>
    <w:rsid w:val="009E0D81"/>
    <w:rsid w:val="009E0D94"/>
    <w:rsid w:val="009E0E15"/>
    <w:rsid w:val="009E0E64"/>
    <w:rsid w:val="009E19AB"/>
    <w:rsid w:val="009E2387"/>
    <w:rsid w:val="009E249D"/>
    <w:rsid w:val="009E29F0"/>
    <w:rsid w:val="009E2D59"/>
    <w:rsid w:val="009E3297"/>
    <w:rsid w:val="009E36F8"/>
    <w:rsid w:val="009E3FC2"/>
    <w:rsid w:val="009E4FEE"/>
    <w:rsid w:val="009E555E"/>
    <w:rsid w:val="009E5852"/>
    <w:rsid w:val="009E5B27"/>
    <w:rsid w:val="009E6B7F"/>
    <w:rsid w:val="009E6E70"/>
    <w:rsid w:val="009E7089"/>
    <w:rsid w:val="009E78B8"/>
    <w:rsid w:val="009E791A"/>
    <w:rsid w:val="009E7A12"/>
    <w:rsid w:val="009E7BB1"/>
    <w:rsid w:val="009F03F8"/>
    <w:rsid w:val="009F0645"/>
    <w:rsid w:val="009F0FCF"/>
    <w:rsid w:val="009F102A"/>
    <w:rsid w:val="009F10D5"/>
    <w:rsid w:val="009F128D"/>
    <w:rsid w:val="009F232E"/>
    <w:rsid w:val="009F2389"/>
    <w:rsid w:val="009F2E8E"/>
    <w:rsid w:val="009F2FA6"/>
    <w:rsid w:val="009F3515"/>
    <w:rsid w:val="009F40F0"/>
    <w:rsid w:val="009F4119"/>
    <w:rsid w:val="009F416A"/>
    <w:rsid w:val="009F437F"/>
    <w:rsid w:val="009F438E"/>
    <w:rsid w:val="009F4822"/>
    <w:rsid w:val="009F5513"/>
    <w:rsid w:val="009F57BC"/>
    <w:rsid w:val="009F5AE3"/>
    <w:rsid w:val="009F5FF2"/>
    <w:rsid w:val="009F6683"/>
    <w:rsid w:val="009F6AC0"/>
    <w:rsid w:val="009F7612"/>
    <w:rsid w:val="009F7E7F"/>
    <w:rsid w:val="00A00561"/>
    <w:rsid w:val="00A0066C"/>
    <w:rsid w:val="00A00A36"/>
    <w:rsid w:val="00A01228"/>
    <w:rsid w:val="00A01305"/>
    <w:rsid w:val="00A0165F"/>
    <w:rsid w:val="00A0189F"/>
    <w:rsid w:val="00A01AD7"/>
    <w:rsid w:val="00A01AEB"/>
    <w:rsid w:val="00A020EB"/>
    <w:rsid w:val="00A02604"/>
    <w:rsid w:val="00A027F9"/>
    <w:rsid w:val="00A0290C"/>
    <w:rsid w:val="00A02D90"/>
    <w:rsid w:val="00A02FF3"/>
    <w:rsid w:val="00A031B8"/>
    <w:rsid w:val="00A033F7"/>
    <w:rsid w:val="00A033FC"/>
    <w:rsid w:val="00A039D4"/>
    <w:rsid w:val="00A03A3F"/>
    <w:rsid w:val="00A03BBC"/>
    <w:rsid w:val="00A040A6"/>
    <w:rsid w:val="00A04372"/>
    <w:rsid w:val="00A04C82"/>
    <w:rsid w:val="00A04F03"/>
    <w:rsid w:val="00A04FD9"/>
    <w:rsid w:val="00A05624"/>
    <w:rsid w:val="00A056BB"/>
    <w:rsid w:val="00A05901"/>
    <w:rsid w:val="00A05E04"/>
    <w:rsid w:val="00A06DBB"/>
    <w:rsid w:val="00A06DD9"/>
    <w:rsid w:val="00A06ED1"/>
    <w:rsid w:val="00A06EFF"/>
    <w:rsid w:val="00A07110"/>
    <w:rsid w:val="00A07C0B"/>
    <w:rsid w:val="00A10348"/>
    <w:rsid w:val="00A10522"/>
    <w:rsid w:val="00A109D8"/>
    <w:rsid w:val="00A10AD5"/>
    <w:rsid w:val="00A10B9C"/>
    <w:rsid w:val="00A11276"/>
    <w:rsid w:val="00A112FD"/>
    <w:rsid w:val="00A1181E"/>
    <w:rsid w:val="00A11B2D"/>
    <w:rsid w:val="00A11CDA"/>
    <w:rsid w:val="00A11D06"/>
    <w:rsid w:val="00A11E54"/>
    <w:rsid w:val="00A120D7"/>
    <w:rsid w:val="00A1291A"/>
    <w:rsid w:val="00A13741"/>
    <w:rsid w:val="00A14343"/>
    <w:rsid w:val="00A14FFC"/>
    <w:rsid w:val="00A15103"/>
    <w:rsid w:val="00A158AE"/>
    <w:rsid w:val="00A161C2"/>
    <w:rsid w:val="00A16BAA"/>
    <w:rsid w:val="00A16F20"/>
    <w:rsid w:val="00A17D54"/>
    <w:rsid w:val="00A17DE1"/>
    <w:rsid w:val="00A2033B"/>
    <w:rsid w:val="00A20839"/>
    <w:rsid w:val="00A2128F"/>
    <w:rsid w:val="00A2142C"/>
    <w:rsid w:val="00A216F3"/>
    <w:rsid w:val="00A21B3B"/>
    <w:rsid w:val="00A2230F"/>
    <w:rsid w:val="00A231D5"/>
    <w:rsid w:val="00A23A98"/>
    <w:rsid w:val="00A24949"/>
    <w:rsid w:val="00A2533C"/>
    <w:rsid w:val="00A259BB"/>
    <w:rsid w:val="00A259FF"/>
    <w:rsid w:val="00A25BE3"/>
    <w:rsid w:val="00A261C4"/>
    <w:rsid w:val="00A26237"/>
    <w:rsid w:val="00A26A8E"/>
    <w:rsid w:val="00A26B90"/>
    <w:rsid w:val="00A26E9C"/>
    <w:rsid w:val="00A27717"/>
    <w:rsid w:val="00A27912"/>
    <w:rsid w:val="00A27D13"/>
    <w:rsid w:val="00A30039"/>
    <w:rsid w:val="00A3003A"/>
    <w:rsid w:val="00A30283"/>
    <w:rsid w:val="00A3048C"/>
    <w:rsid w:val="00A309DC"/>
    <w:rsid w:val="00A3144F"/>
    <w:rsid w:val="00A315D3"/>
    <w:rsid w:val="00A31E73"/>
    <w:rsid w:val="00A31E77"/>
    <w:rsid w:val="00A31FA3"/>
    <w:rsid w:val="00A3207A"/>
    <w:rsid w:val="00A3213E"/>
    <w:rsid w:val="00A32196"/>
    <w:rsid w:val="00A32644"/>
    <w:rsid w:val="00A32A2C"/>
    <w:rsid w:val="00A32A62"/>
    <w:rsid w:val="00A32D12"/>
    <w:rsid w:val="00A32DA0"/>
    <w:rsid w:val="00A33730"/>
    <w:rsid w:val="00A33B6E"/>
    <w:rsid w:val="00A34410"/>
    <w:rsid w:val="00A345CD"/>
    <w:rsid w:val="00A35398"/>
    <w:rsid w:val="00A3566B"/>
    <w:rsid w:val="00A35A25"/>
    <w:rsid w:val="00A35B75"/>
    <w:rsid w:val="00A35EE6"/>
    <w:rsid w:val="00A36073"/>
    <w:rsid w:val="00A3621A"/>
    <w:rsid w:val="00A36495"/>
    <w:rsid w:val="00A364A5"/>
    <w:rsid w:val="00A36505"/>
    <w:rsid w:val="00A369B3"/>
    <w:rsid w:val="00A36CBB"/>
    <w:rsid w:val="00A37003"/>
    <w:rsid w:val="00A37A46"/>
    <w:rsid w:val="00A37A65"/>
    <w:rsid w:val="00A400E6"/>
    <w:rsid w:val="00A4036E"/>
    <w:rsid w:val="00A4039B"/>
    <w:rsid w:val="00A4081D"/>
    <w:rsid w:val="00A40842"/>
    <w:rsid w:val="00A40B03"/>
    <w:rsid w:val="00A40B71"/>
    <w:rsid w:val="00A40CCD"/>
    <w:rsid w:val="00A40FB2"/>
    <w:rsid w:val="00A41357"/>
    <w:rsid w:val="00A415D3"/>
    <w:rsid w:val="00A4192A"/>
    <w:rsid w:val="00A42205"/>
    <w:rsid w:val="00A42517"/>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19F"/>
    <w:rsid w:val="00A47E70"/>
    <w:rsid w:val="00A50200"/>
    <w:rsid w:val="00A505D8"/>
    <w:rsid w:val="00A50BEF"/>
    <w:rsid w:val="00A50FED"/>
    <w:rsid w:val="00A516DD"/>
    <w:rsid w:val="00A517D0"/>
    <w:rsid w:val="00A51E18"/>
    <w:rsid w:val="00A522EE"/>
    <w:rsid w:val="00A52EB0"/>
    <w:rsid w:val="00A53479"/>
    <w:rsid w:val="00A536E0"/>
    <w:rsid w:val="00A53E9B"/>
    <w:rsid w:val="00A54420"/>
    <w:rsid w:val="00A54C15"/>
    <w:rsid w:val="00A5537E"/>
    <w:rsid w:val="00A5549A"/>
    <w:rsid w:val="00A557B5"/>
    <w:rsid w:val="00A55B7E"/>
    <w:rsid w:val="00A56402"/>
    <w:rsid w:val="00A56596"/>
    <w:rsid w:val="00A565F7"/>
    <w:rsid w:val="00A5685A"/>
    <w:rsid w:val="00A573B8"/>
    <w:rsid w:val="00A57933"/>
    <w:rsid w:val="00A57B13"/>
    <w:rsid w:val="00A57FDE"/>
    <w:rsid w:val="00A60044"/>
    <w:rsid w:val="00A6085D"/>
    <w:rsid w:val="00A60C09"/>
    <w:rsid w:val="00A60EDD"/>
    <w:rsid w:val="00A61005"/>
    <w:rsid w:val="00A61108"/>
    <w:rsid w:val="00A617CF"/>
    <w:rsid w:val="00A61B39"/>
    <w:rsid w:val="00A61E2A"/>
    <w:rsid w:val="00A61F54"/>
    <w:rsid w:val="00A62049"/>
    <w:rsid w:val="00A62139"/>
    <w:rsid w:val="00A62427"/>
    <w:rsid w:val="00A6246A"/>
    <w:rsid w:val="00A6266C"/>
    <w:rsid w:val="00A6282B"/>
    <w:rsid w:val="00A62A52"/>
    <w:rsid w:val="00A639E6"/>
    <w:rsid w:val="00A63D23"/>
    <w:rsid w:val="00A64074"/>
    <w:rsid w:val="00A64196"/>
    <w:rsid w:val="00A641D8"/>
    <w:rsid w:val="00A64237"/>
    <w:rsid w:val="00A64913"/>
    <w:rsid w:val="00A65646"/>
    <w:rsid w:val="00A658DD"/>
    <w:rsid w:val="00A659F2"/>
    <w:rsid w:val="00A65A8E"/>
    <w:rsid w:val="00A663E4"/>
    <w:rsid w:val="00A66425"/>
    <w:rsid w:val="00A66890"/>
    <w:rsid w:val="00A6742D"/>
    <w:rsid w:val="00A67514"/>
    <w:rsid w:val="00A67E88"/>
    <w:rsid w:val="00A7042D"/>
    <w:rsid w:val="00A704E3"/>
    <w:rsid w:val="00A70817"/>
    <w:rsid w:val="00A70D22"/>
    <w:rsid w:val="00A70EED"/>
    <w:rsid w:val="00A71259"/>
    <w:rsid w:val="00A71C1C"/>
    <w:rsid w:val="00A71F0D"/>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931"/>
    <w:rsid w:val="00A81C1A"/>
    <w:rsid w:val="00A825BA"/>
    <w:rsid w:val="00A828C4"/>
    <w:rsid w:val="00A828EC"/>
    <w:rsid w:val="00A829B8"/>
    <w:rsid w:val="00A832D2"/>
    <w:rsid w:val="00A8342F"/>
    <w:rsid w:val="00A8365B"/>
    <w:rsid w:val="00A83929"/>
    <w:rsid w:val="00A84193"/>
    <w:rsid w:val="00A8467D"/>
    <w:rsid w:val="00A847EE"/>
    <w:rsid w:val="00A8481B"/>
    <w:rsid w:val="00A85AF4"/>
    <w:rsid w:val="00A85BC9"/>
    <w:rsid w:val="00A8634A"/>
    <w:rsid w:val="00A863D0"/>
    <w:rsid w:val="00A86543"/>
    <w:rsid w:val="00A866A2"/>
    <w:rsid w:val="00A866C9"/>
    <w:rsid w:val="00A867B6"/>
    <w:rsid w:val="00A869F4"/>
    <w:rsid w:val="00A871DC"/>
    <w:rsid w:val="00A87C50"/>
    <w:rsid w:val="00A87C96"/>
    <w:rsid w:val="00A87EDA"/>
    <w:rsid w:val="00A902A1"/>
    <w:rsid w:val="00A90813"/>
    <w:rsid w:val="00A90961"/>
    <w:rsid w:val="00A9108A"/>
    <w:rsid w:val="00A910C0"/>
    <w:rsid w:val="00A91A43"/>
    <w:rsid w:val="00A91AE5"/>
    <w:rsid w:val="00A91B7B"/>
    <w:rsid w:val="00A91DC6"/>
    <w:rsid w:val="00A935C4"/>
    <w:rsid w:val="00A93675"/>
    <w:rsid w:val="00A94DF4"/>
    <w:rsid w:val="00A94E63"/>
    <w:rsid w:val="00A9559E"/>
    <w:rsid w:val="00A95692"/>
    <w:rsid w:val="00A95BAA"/>
    <w:rsid w:val="00A96043"/>
    <w:rsid w:val="00A96B86"/>
    <w:rsid w:val="00A96E23"/>
    <w:rsid w:val="00A9747A"/>
    <w:rsid w:val="00A97EB7"/>
    <w:rsid w:val="00AA0022"/>
    <w:rsid w:val="00AA00C3"/>
    <w:rsid w:val="00AA01F2"/>
    <w:rsid w:val="00AA0710"/>
    <w:rsid w:val="00AA0995"/>
    <w:rsid w:val="00AA22B5"/>
    <w:rsid w:val="00AA2339"/>
    <w:rsid w:val="00AA23DA"/>
    <w:rsid w:val="00AA26BA"/>
    <w:rsid w:val="00AA2DAA"/>
    <w:rsid w:val="00AA314E"/>
    <w:rsid w:val="00AA3716"/>
    <w:rsid w:val="00AA3E8A"/>
    <w:rsid w:val="00AA3F5F"/>
    <w:rsid w:val="00AA4AF4"/>
    <w:rsid w:val="00AA55AB"/>
    <w:rsid w:val="00AA71D9"/>
    <w:rsid w:val="00AB06E0"/>
    <w:rsid w:val="00AB0D21"/>
    <w:rsid w:val="00AB1077"/>
    <w:rsid w:val="00AB1365"/>
    <w:rsid w:val="00AB17A2"/>
    <w:rsid w:val="00AB184B"/>
    <w:rsid w:val="00AB195E"/>
    <w:rsid w:val="00AB1C4C"/>
    <w:rsid w:val="00AB2296"/>
    <w:rsid w:val="00AB2C69"/>
    <w:rsid w:val="00AB2D3C"/>
    <w:rsid w:val="00AB2F34"/>
    <w:rsid w:val="00AB2FE5"/>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731"/>
    <w:rsid w:val="00AC0C37"/>
    <w:rsid w:val="00AC1CDD"/>
    <w:rsid w:val="00AC2648"/>
    <w:rsid w:val="00AC2806"/>
    <w:rsid w:val="00AC2C98"/>
    <w:rsid w:val="00AC30D5"/>
    <w:rsid w:val="00AC38D7"/>
    <w:rsid w:val="00AC4149"/>
    <w:rsid w:val="00AC41DA"/>
    <w:rsid w:val="00AC436F"/>
    <w:rsid w:val="00AC4E62"/>
    <w:rsid w:val="00AC4FDC"/>
    <w:rsid w:val="00AC512E"/>
    <w:rsid w:val="00AC562D"/>
    <w:rsid w:val="00AC5694"/>
    <w:rsid w:val="00AC5AA1"/>
    <w:rsid w:val="00AC5B40"/>
    <w:rsid w:val="00AC61E2"/>
    <w:rsid w:val="00AC6485"/>
    <w:rsid w:val="00AC6580"/>
    <w:rsid w:val="00AC67D9"/>
    <w:rsid w:val="00AC6D43"/>
    <w:rsid w:val="00AC6DFB"/>
    <w:rsid w:val="00AC7011"/>
    <w:rsid w:val="00AC71A7"/>
    <w:rsid w:val="00AC73D4"/>
    <w:rsid w:val="00AC792A"/>
    <w:rsid w:val="00AC7ABA"/>
    <w:rsid w:val="00AC7C40"/>
    <w:rsid w:val="00AD0047"/>
    <w:rsid w:val="00AD0391"/>
    <w:rsid w:val="00AD060E"/>
    <w:rsid w:val="00AD14FE"/>
    <w:rsid w:val="00AD2254"/>
    <w:rsid w:val="00AD284B"/>
    <w:rsid w:val="00AD2946"/>
    <w:rsid w:val="00AD294F"/>
    <w:rsid w:val="00AD2B2F"/>
    <w:rsid w:val="00AD329E"/>
    <w:rsid w:val="00AD3CAC"/>
    <w:rsid w:val="00AD4037"/>
    <w:rsid w:val="00AD405B"/>
    <w:rsid w:val="00AD42C6"/>
    <w:rsid w:val="00AD4680"/>
    <w:rsid w:val="00AD48CE"/>
    <w:rsid w:val="00AD4991"/>
    <w:rsid w:val="00AD4E86"/>
    <w:rsid w:val="00AD4E95"/>
    <w:rsid w:val="00AD4EDB"/>
    <w:rsid w:val="00AD5002"/>
    <w:rsid w:val="00AD53AA"/>
    <w:rsid w:val="00AD563F"/>
    <w:rsid w:val="00AD5774"/>
    <w:rsid w:val="00AD5917"/>
    <w:rsid w:val="00AD5A41"/>
    <w:rsid w:val="00AD699C"/>
    <w:rsid w:val="00AD762D"/>
    <w:rsid w:val="00AD7666"/>
    <w:rsid w:val="00AD79C8"/>
    <w:rsid w:val="00AD7D6A"/>
    <w:rsid w:val="00AE0512"/>
    <w:rsid w:val="00AE051E"/>
    <w:rsid w:val="00AE0572"/>
    <w:rsid w:val="00AE08C8"/>
    <w:rsid w:val="00AE08D0"/>
    <w:rsid w:val="00AE0B4B"/>
    <w:rsid w:val="00AE0D88"/>
    <w:rsid w:val="00AE17F6"/>
    <w:rsid w:val="00AE23D7"/>
    <w:rsid w:val="00AE2477"/>
    <w:rsid w:val="00AE2517"/>
    <w:rsid w:val="00AE2F31"/>
    <w:rsid w:val="00AE33A4"/>
    <w:rsid w:val="00AE3638"/>
    <w:rsid w:val="00AE3C55"/>
    <w:rsid w:val="00AE3DFA"/>
    <w:rsid w:val="00AE422E"/>
    <w:rsid w:val="00AE4388"/>
    <w:rsid w:val="00AE5002"/>
    <w:rsid w:val="00AE5466"/>
    <w:rsid w:val="00AE5AA6"/>
    <w:rsid w:val="00AE703B"/>
    <w:rsid w:val="00AE74C6"/>
    <w:rsid w:val="00AF0896"/>
    <w:rsid w:val="00AF0AEF"/>
    <w:rsid w:val="00AF11BB"/>
    <w:rsid w:val="00AF11DA"/>
    <w:rsid w:val="00AF133F"/>
    <w:rsid w:val="00AF15C4"/>
    <w:rsid w:val="00AF1C53"/>
    <w:rsid w:val="00AF1F91"/>
    <w:rsid w:val="00AF2368"/>
    <w:rsid w:val="00AF2CDF"/>
    <w:rsid w:val="00AF30FC"/>
    <w:rsid w:val="00AF358C"/>
    <w:rsid w:val="00AF3875"/>
    <w:rsid w:val="00AF3AC9"/>
    <w:rsid w:val="00AF3E50"/>
    <w:rsid w:val="00AF4168"/>
    <w:rsid w:val="00AF4E33"/>
    <w:rsid w:val="00AF4E5A"/>
    <w:rsid w:val="00AF4E6A"/>
    <w:rsid w:val="00AF50DD"/>
    <w:rsid w:val="00AF5781"/>
    <w:rsid w:val="00AF62F9"/>
    <w:rsid w:val="00AF6578"/>
    <w:rsid w:val="00AF6683"/>
    <w:rsid w:val="00AF689D"/>
    <w:rsid w:val="00AF76C1"/>
    <w:rsid w:val="00AF7897"/>
    <w:rsid w:val="00B0001A"/>
    <w:rsid w:val="00B003AC"/>
    <w:rsid w:val="00B00592"/>
    <w:rsid w:val="00B00E68"/>
    <w:rsid w:val="00B01169"/>
    <w:rsid w:val="00B01B87"/>
    <w:rsid w:val="00B01DE6"/>
    <w:rsid w:val="00B01FEB"/>
    <w:rsid w:val="00B027F4"/>
    <w:rsid w:val="00B02954"/>
    <w:rsid w:val="00B02F4D"/>
    <w:rsid w:val="00B039F8"/>
    <w:rsid w:val="00B04625"/>
    <w:rsid w:val="00B04FC0"/>
    <w:rsid w:val="00B05AE2"/>
    <w:rsid w:val="00B05EFD"/>
    <w:rsid w:val="00B0636E"/>
    <w:rsid w:val="00B063FB"/>
    <w:rsid w:val="00B0719E"/>
    <w:rsid w:val="00B0743E"/>
    <w:rsid w:val="00B078AF"/>
    <w:rsid w:val="00B07F6E"/>
    <w:rsid w:val="00B07FC8"/>
    <w:rsid w:val="00B10035"/>
    <w:rsid w:val="00B1024E"/>
    <w:rsid w:val="00B10474"/>
    <w:rsid w:val="00B10591"/>
    <w:rsid w:val="00B105D4"/>
    <w:rsid w:val="00B1069D"/>
    <w:rsid w:val="00B10946"/>
    <w:rsid w:val="00B109DB"/>
    <w:rsid w:val="00B10D32"/>
    <w:rsid w:val="00B10D3B"/>
    <w:rsid w:val="00B113BF"/>
    <w:rsid w:val="00B115D1"/>
    <w:rsid w:val="00B11678"/>
    <w:rsid w:val="00B12E4B"/>
    <w:rsid w:val="00B139B7"/>
    <w:rsid w:val="00B13E34"/>
    <w:rsid w:val="00B14130"/>
    <w:rsid w:val="00B155EA"/>
    <w:rsid w:val="00B15965"/>
    <w:rsid w:val="00B1618F"/>
    <w:rsid w:val="00B16C2B"/>
    <w:rsid w:val="00B17E4C"/>
    <w:rsid w:val="00B20002"/>
    <w:rsid w:val="00B200C0"/>
    <w:rsid w:val="00B2024A"/>
    <w:rsid w:val="00B20578"/>
    <w:rsid w:val="00B20A48"/>
    <w:rsid w:val="00B21163"/>
    <w:rsid w:val="00B21C97"/>
    <w:rsid w:val="00B21FB1"/>
    <w:rsid w:val="00B2200D"/>
    <w:rsid w:val="00B223A6"/>
    <w:rsid w:val="00B224D3"/>
    <w:rsid w:val="00B229C9"/>
    <w:rsid w:val="00B22FA0"/>
    <w:rsid w:val="00B22FC2"/>
    <w:rsid w:val="00B23184"/>
    <w:rsid w:val="00B23334"/>
    <w:rsid w:val="00B23481"/>
    <w:rsid w:val="00B238CC"/>
    <w:rsid w:val="00B23E78"/>
    <w:rsid w:val="00B255A0"/>
    <w:rsid w:val="00B2575E"/>
    <w:rsid w:val="00B258BB"/>
    <w:rsid w:val="00B25BB1"/>
    <w:rsid w:val="00B26F14"/>
    <w:rsid w:val="00B26F88"/>
    <w:rsid w:val="00B27A28"/>
    <w:rsid w:val="00B27B61"/>
    <w:rsid w:val="00B27D60"/>
    <w:rsid w:val="00B3053A"/>
    <w:rsid w:val="00B30A1F"/>
    <w:rsid w:val="00B30C7A"/>
    <w:rsid w:val="00B30FAF"/>
    <w:rsid w:val="00B31048"/>
    <w:rsid w:val="00B31545"/>
    <w:rsid w:val="00B32097"/>
    <w:rsid w:val="00B324DF"/>
    <w:rsid w:val="00B32CE0"/>
    <w:rsid w:val="00B33200"/>
    <w:rsid w:val="00B34C9A"/>
    <w:rsid w:val="00B34D33"/>
    <w:rsid w:val="00B34EC0"/>
    <w:rsid w:val="00B35016"/>
    <w:rsid w:val="00B355DC"/>
    <w:rsid w:val="00B358B1"/>
    <w:rsid w:val="00B363C4"/>
    <w:rsid w:val="00B363D7"/>
    <w:rsid w:val="00B3681D"/>
    <w:rsid w:val="00B36FAF"/>
    <w:rsid w:val="00B37054"/>
    <w:rsid w:val="00B3708C"/>
    <w:rsid w:val="00B37565"/>
    <w:rsid w:val="00B378E2"/>
    <w:rsid w:val="00B40252"/>
    <w:rsid w:val="00B40883"/>
    <w:rsid w:val="00B40901"/>
    <w:rsid w:val="00B40B15"/>
    <w:rsid w:val="00B40CA0"/>
    <w:rsid w:val="00B4134D"/>
    <w:rsid w:val="00B41385"/>
    <w:rsid w:val="00B41606"/>
    <w:rsid w:val="00B417F1"/>
    <w:rsid w:val="00B41872"/>
    <w:rsid w:val="00B41F5C"/>
    <w:rsid w:val="00B421D4"/>
    <w:rsid w:val="00B42334"/>
    <w:rsid w:val="00B423F4"/>
    <w:rsid w:val="00B4251C"/>
    <w:rsid w:val="00B4286A"/>
    <w:rsid w:val="00B42AD4"/>
    <w:rsid w:val="00B42C7A"/>
    <w:rsid w:val="00B42CF5"/>
    <w:rsid w:val="00B42D3F"/>
    <w:rsid w:val="00B42EBA"/>
    <w:rsid w:val="00B4310E"/>
    <w:rsid w:val="00B43733"/>
    <w:rsid w:val="00B4407D"/>
    <w:rsid w:val="00B446E2"/>
    <w:rsid w:val="00B44ACA"/>
    <w:rsid w:val="00B44CBC"/>
    <w:rsid w:val="00B45119"/>
    <w:rsid w:val="00B469D7"/>
    <w:rsid w:val="00B473B0"/>
    <w:rsid w:val="00B476DF"/>
    <w:rsid w:val="00B50D14"/>
    <w:rsid w:val="00B50D20"/>
    <w:rsid w:val="00B50D75"/>
    <w:rsid w:val="00B50F78"/>
    <w:rsid w:val="00B511BB"/>
    <w:rsid w:val="00B51559"/>
    <w:rsid w:val="00B5204F"/>
    <w:rsid w:val="00B5291B"/>
    <w:rsid w:val="00B52A97"/>
    <w:rsid w:val="00B52B08"/>
    <w:rsid w:val="00B5382E"/>
    <w:rsid w:val="00B5395D"/>
    <w:rsid w:val="00B53972"/>
    <w:rsid w:val="00B543CD"/>
    <w:rsid w:val="00B547DA"/>
    <w:rsid w:val="00B54DB3"/>
    <w:rsid w:val="00B54EA8"/>
    <w:rsid w:val="00B553A0"/>
    <w:rsid w:val="00B55564"/>
    <w:rsid w:val="00B5675D"/>
    <w:rsid w:val="00B56832"/>
    <w:rsid w:val="00B56932"/>
    <w:rsid w:val="00B56972"/>
    <w:rsid w:val="00B56F61"/>
    <w:rsid w:val="00B5764D"/>
    <w:rsid w:val="00B576FF"/>
    <w:rsid w:val="00B57E71"/>
    <w:rsid w:val="00B60616"/>
    <w:rsid w:val="00B60785"/>
    <w:rsid w:val="00B6158F"/>
    <w:rsid w:val="00B61695"/>
    <w:rsid w:val="00B62022"/>
    <w:rsid w:val="00B62133"/>
    <w:rsid w:val="00B6218F"/>
    <w:rsid w:val="00B62318"/>
    <w:rsid w:val="00B627E8"/>
    <w:rsid w:val="00B630BB"/>
    <w:rsid w:val="00B63637"/>
    <w:rsid w:val="00B63819"/>
    <w:rsid w:val="00B63AC3"/>
    <w:rsid w:val="00B64005"/>
    <w:rsid w:val="00B644A1"/>
    <w:rsid w:val="00B64688"/>
    <w:rsid w:val="00B64B08"/>
    <w:rsid w:val="00B65982"/>
    <w:rsid w:val="00B663FE"/>
    <w:rsid w:val="00B6683C"/>
    <w:rsid w:val="00B670B1"/>
    <w:rsid w:val="00B675CD"/>
    <w:rsid w:val="00B67606"/>
    <w:rsid w:val="00B67979"/>
    <w:rsid w:val="00B67ABB"/>
    <w:rsid w:val="00B700C3"/>
    <w:rsid w:val="00B70566"/>
    <w:rsid w:val="00B707C4"/>
    <w:rsid w:val="00B71733"/>
    <w:rsid w:val="00B717A0"/>
    <w:rsid w:val="00B71C7E"/>
    <w:rsid w:val="00B71F6E"/>
    <w:rsid w:val="00B71FFF"/>
    <w:rsid w:val="00B72340"/>
    <w:rsid w:val="00B72399"/>
    <w:rsid w:val="00B7255B"/>
    <w:rsid w:val="00B72A4B"/>
    <w:rsid w:val="00B72AFD"/>
    <w:rsid w:val="00B72E7F"/>
    <w:rsid w:val="00B7340B"/>
    <w:rsid w:val="00B73AD6"/>
    <w:rsid w:val="00B73F68"/>
    <w:rsid w:val="00B744E9"/>
    <w:rsid w:val="00B749A9"/>
    <w:rsid w:val="00B74F6B"/>
    <w:rsid w:val="00B75315"/>
    <w:rsid w:val="00B75790"/>
    <w:rsid w:val="00B759E5"/>
    <w:rsid w:val="00B75A28"/>
    <w:rsid w:val="00B75AF3"/>
    <w:rsid w:val="00B7619E"/>
    <w:rsid w:val="00B767A3"/>
    <w:rsid w:val="00B76DA2"/>
    <w:rsid w:val="00B7753B"/>
    <w:rsid w:val="00B77735"/>
    <w:rsid w:val="00B8001E"/>
    <w:rsid w:val="00B80311"/>
    <w:rsid w:val="00B80419"/>
    <w:rsid w:val="00B808EE"/>
    <w:rsid w:val="00B80ADB"/>
    <w:rsid w:val="00B80B20"/>
    <w:rsid w:val="00B80E09"/>
    <w:rsid w:val="00B80EC9"/>
    <w:rsid w:val="00B80ED7"/>
    <w:rsid w:val="00B812B1"/>
    <w:rsid w:val="00B81C0B"/>
    <w:rsid w:val="00B81C43"/>
    <w:rsid w:val="00B81EAB"/>
    <w:rsid w:val="00B81FBD"/>
    <w:rsid w:val="00B82867"/>
    <w:rsid w:val="00B82E20"/>
    <w:rsid w:val="00B8306A"/>
    <w:rsid w:val="00B84153"/>
    <w:rsid w:val="00B84228"/>
    <w:rsid w:val="00B842F9"/>
    <w:rsid w:val="00B84584"/>
    <w:rsid w:val="00B847A1"/>
    <w:rsid w:val="00B84923"/>
    <w:rsid w:val="00B85271"/>
    <w:rsid w:val="00B8564A"/>
    <w:rsid w:val="00B861B3"/>
    <w:rsid w:val="00B86276"/>
    <w:rsid w:val="00B8699C"/>
    <w:rsid w:val="00B87EAA"/>
    <w:rsid w:val="00B90037"/>
    <w:rsid w:val="00B900EE"/>
    <w:rsid w:val="00B906F7"/>
    <w:rsid w:val="00B90D67"/>
    <w:rsid w:val="00B90E93"/>
    <w:rsid w:val="00B91380"/>
    <w:rsid w:val="00B91DF6"/>
    <w:rsid w:val="00B92571"/>
    <w:rsid w:val="00B93312"/>
    <w:rsid w:val="00B9339F"/>
    <w:rsid w:val="00B935F8"/>
    <w:rsid w:val="00B93C23"/>
    <w:rsid w:val="00B941D1"/>
    <w:rsid w:val="00B94271"/>
    <w:rsid w:val="00B9436C"/>
    <w:rsid w:val="00B94539"/>
    <w:rsid w:val="00B94773"/>
    <w:rsid w:val="00B94CC8"/>
    <w:rsid w:val="00B94CF7"/>
    <w:rsid w:val="00B94DE6"/>
    <w:rsid w:val="00B957B8"/>
    <w:rsid w:val="00B95BE1"/>
    <w:rsid w:val="00B96018"/>
    <w:rsid w:val="00B96841"/>
    <w:rsid w:val="00B968C8"/>
    <w:rsid w:val="00B978BE"/>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06F"/>
    <w:rsid w:val="00BA42A5"/>
    <w:rsid w:val="00BA4304"/>
    <w:rsid w:val="00BA461A"/>
    <w:rsid w:val="00BA4BD0"/>
    <w:rsid w:val="00BA513A"/>
    <w:rsid w:val="00BA527B"/>
    <w:rsid w:val="00BA5455"/>
    <w:rsid w:val="00BA5537"/>
    <w:rsid w:val="00BA55FD"/>
    <w:rsid w:val="00BA58FD"/>
    <w:rsid w:val="00BA5B6B"/>
    <w:rsid w:val="00BA5BAC"/>
    <w:rsid w:val="00BA6154"/>
    <w:rsid w:val="00BA6A55"/>
    <w:rsid w:val="00BA71EE"/>
    <w:rsid w:val="00BA71F2"/>
    <w:rsid w:val="00BA74B6"/>
    <w:rsid w:val="00BB020B"/>
    <w:rsid w:val="00BB0914"/>
    <w:rsid w:val="00BB0CF4"/>
    <w:rsid w:val="00BB1144"/>
    <w:rsid w:val="00BB1FA7"/>
    <w:rsid w:val="00BB26D9"/>
    <w:rsid w:val="00BB27A8"/>
    <w:rsid w:val="00BB2C13"/>
    <w:rsid w:val="00BB2EE3"/>
    <w:rsid w:val="00BB32D4"/>
    <w:rsid w:val="00BB3F09"/>
    <w:rsid w:val="00BB425A"/>
    <w:rsid w:val="00BB44A9"/>
    <w:rsid w:val="00BB4525"/>
    <w:rsid w:val="00BB4E3B"/>
    <w:rsid w:val="00BB588F"/>
    <w:rsid w:val="00BB5DFC"/>
    <w:rsid w:val="00BB60A4"/>
    <w:rsid w:val="00BB6304"/>
    <w:rsid w:val="00BB6526"/>
    <w:rsid w:val="00BB66C5"/>
    <w:rsid w:val="00BB6756"/>
    <w:rsid w:val="00BB6FA1"/>
    <w:rsid w:val="00BB70C2"/>
    <w:rsid w:val="00BB70CF"/>
    <w:rsid w:val="00BB7DB2"/>
    <w:rsid w:val="00BC027B"/>
    <w:rsid w:val="00BC0A28"/>
    <w:rsid w:val="00BC1B40"/>
    <w:rsid w:val="00BC1D4C"/>
    <w:rsid w:val="00BC2163"/>
    <w:rsid w:val="00BC2C56"/>
    <w:rsid w:val="00BC2E1C"/>
    <w:rsid w:val="00BC2EEC"/>
    <w:rsid w:val="00BC36D9"/>
    <w:rsid w:val="00BC3854"/>
    <w:rsid w:val="00BC3E66"/>
    <w:rsid w:val="00BC3F76"/>
    <w:rsid w:val="00BC3FAA"/>
    <w:rsid w:val="00BC4B74"/>
    <w:rsid w:val="00BC5E78"/>
    <w:rsid w:val="00BC615A"/>
    <w:rsid w:val="00BC6184"/>
    <w:rsid w:val="00BC633C"/>
    <w:rsid w:val="00BC69B1"/>
    <w:rsid w:val="00BC6B6D"/>
    <w:rsid w:val="00BC7727"/>
    <w:rsid w:val="00BC7801"/>
    <w:rsid w:val="00BC784D"/>
    <w:rsid w:val="00BC7AB1"/>
    <w:rsid w:val="00BC7EBE"/>
    <w:rsid w:val="00BD01FD"/>
    <w:rsid w:val="00BD04C3"/>
    <w:rsid w:val="00BD0C94"/>
    <w:rsid w:val="00BD1000"/>
    <w:rsid w:val="00BD1077"/>
    <w:rsid w:val="00BD10D3"/>
    <w:rsid w:val="00BD112C"/>
    <w:rsid w:val="00BD11FB"/>
    <w:rsid w:val="00BD14E1"/>
    <w:rsid w:val="00BD1E4D"/>
    <w:rsid w:val="00BD20EB"/>
    <w:rsid w:val="00BD2258"/>
    <w:rsid w:val="00BD23C9"/>
    <w:rsid w:val="00BD279D"/>
    <w:rsid w:val="00BD29A5"/>
    <w:rsid w:val="00BD2C9C"/>
    <w:rsid w:val="00BD310F"/>
    <w:rsid w:val="00BD372D"/>
    <w:rsid w:val="00BD3F8D"/>
    <w:rsid w:val="00BD49F7"/>
    <w:rsid w:val="00BD4AB2"/>
    <w:rsid w:val="00BD5274"/>
    <w:rsid w:val="00BD52EE"/>
    <w:rsid w:val="00BD57EC"/>
    <w:rsid w:val="00BD59B8"/>
    <w:rsid w:val="00BD5D71"/>
    <w:rsid w:val="00BD61DA"/>
    <w:rsid w:val="00BD65C3"/>
    <w:rsid w:val="00BD743B"/>
    <w:rsid w:val="00BD74D4"/>
    <w:rsid w:val="00BD7A7D"/>
    <w:rsid w:val="00BD7E17"/>
    <w:rsid w:val="00BE0CD0"/>
    <w:rsid w:val="00BE0FD2"/>
    <w:rsid w:val="00BE15C4"/>
    <w:rsid w:val="00BE19CF"/>
    <w:rsid w:val="00BE1A23"/>
    <w:rsid w:val="00BE2B95"/>
    <w:rsid w:val="00BE2E9F"/>
    <w:rsid w:val="00BE2FDF"/>
    <w:rsid w:val="00BE3089"/>
    <w:rsid w:val="00BE308C"/>
    <w:rsid w:val="00BE30D1"/>
    <w:rsid w:val="00BE3C62"/>
    <w:rsid w:val="00BE40E2"/>
    <w:rsid w:val="00BE4442"/>
    <w:rsid w:val="00BE447F"/>
    <w:rsid w:val="00BE4792"/>
    <w:rsid w:val="00BE4B5F"/>
    <w:rsid w:val="00BE4E5C"/>
    <w:rsid w:val="00BE6971"/>
    <w:rsid w:val="00BE6B60"/>
    <w:rsid w:val="00BE6FB5"/>
    <w:rsid w:val="00BE7583"/>
    <w:rsid w:val="00BE79FB"/>
    <w:rsid w:val="00BE7C1E"/>
    <w:rsid w:val="00BE7DF3"/>
    <w:rsid w:val="00BE7FA3"/>
    <w:rsid w:val="00BF0319"/>
    <w:rsid w:val="00BF0534"/>
    <w:rsid w:val="00BF05F0"/>
    <w:rsid w:val="00BF06A9"/>
    <w:rsid w:val="00BF0A58"/>
    <w:rsid w:val="00BF0C8B"/>
    <w:rsid w:val="00BF0D97"/>
    <w:rsid w:val="00BF0FFE"/>
    <w:rsid w:val="00BF168E"/>
    <w:rsid w:val="00BF19EA"/>
    <w:rsid w:val="00BF19F5"/>
    <w:rsid w:val="00BF1DB5"/>
    <w:rsid w:val="00BF2A32"/>
    <w:rsid w:val="00BF2A4E"/>
    <w:rsid w:val="00BF2DE8"/>
    <w:rsid w:val="00BF30F4"/>
    <w:rsid w:val="00BF339A"/>
    <w:rsid w:val="00BF37E3"/>
    <w:rsid w:val="00BF414B"/>
    <w:rsid w:val="00BF4921"/>
    <w:rsid w:val="00BF4A63"/>
    <w:rsid w:val="00BF53FC"/>
    <w:rsid w:val="00BF5709"/>
    <w:rsid w:val="00BF59EE"/>
    <w:rsid w:val="00BF5AC3"/>
    <w:rsid w:val="00BF5CAA"/>
    <w:rsid w:val="00BF66F7"/>
    <w:rsid w:val="00BF77BC"/>
    <w:rsid w:val="00C00A2D"/>
    <w:rsid w:val="00C00A8B"/>
    <w:rsid w:val="00C00B71"/>
    <w:rsid w:val="00C02866"/>
    <w:rsid w:val="00C02A94"/>
    <w:rsid w:val="00C02F35"/>
    <w:rsid w:val="00C03FF6"/>
    <w:rsid w:val="00C04EC4"/>
    <w:rsid w:val="00C0545D"/>
    <w:rsid w:val="00C056EE"/>
    <w:rsid w:val="00C061AD"/>
    <w:rsid w:val="00C06222"/>
    <w:rsid w:val="00C0630A"/>
    <w:rsid w:val="00C066CB"/>
    <w:rsid w:val="00C066DC"/>
    <w:rsid w:val="00C0741A"/>
    <w:rsid w:val="00C07433"/>
    <w:rsid w:val="00C07687"/>
    <w:rsid w:val="00C078CE"/>
    <w:rsid w:val="00C07E40"/>
    <w:rsid w:val="00C107B8"/>
    <w:rsid w:val="00C10D01"/>
    <w:rsid w:val="00C117F1"/>
    <w:rsid w:val="00C11929"/>
    <w:rsid w:val="00C12312"/>
    <w:rsid w:val="00C123BD"/>
    <w:rsid w:val="00C12BB7"/>
    <w:rsid w:val="00C12D88"/>
    <w:rsid w:val="00C1315F"/>
    <w:rsid w:val="00C13AFB"/>
    <w:rsid w:val="00C13D60"/>
    <w:rsid w:val="00C140EB"/>
    <w:rsid w:val="00C142FF"/>
    <w:rsid w:val="00C147E4"/>
    <w:rsid w:val="00C148F4"/>
    <w:rsid w:val="00C1546E"/>
    <w:rsid w:val="00C155BC"/>
    <w:rsid w:val="00C15894"/>
    <w:rsid w:val="00C15983"/>
    <w:rsid w:val="00C15A46"/>
    <w:rsid w:val="00C15A62"/>
    <w:rsid w:val="00C15D15"/>
    <w:rsid w:val="00C15F6A"/>
    <w:rsid w:val="00C15F74"/>
    <w:rsid w:val="00C16175"/>
    <w:rsid w:val="00C1649B"/>
    <w:rsid w:val="00C16FCF"/>
    <w:rsid w:val="00C17015"/>
    <w:rsid w:val="00C172DB"/>
    <w:rsid w:val="00C20019"/>
    <w:rsid w:val="00C201B9"/>
    <w:rsid w:val="00C2098C"/>
    <w:rsid w:val="00C20AB7"/>
    <w:rsid w:val="00C20D12"/>
    <w:rsid w:val="00C20DC9"/>
    <w:rsid w:val="00C20E24"/>
    <w:rsid w:val="00C21022"/>
    <w:rsid w:val="00C215B6"/>
    <w:rsid w:val="00C215C3"/>
    <w:rsid w:val="00C21737"/>
    <w:rsid w:val="00C21A6B"/>
    <w:rsid w:val="00C21A87"/>
    <w:rsid w:val="00C21C94"/>
    <w:rsid w:val="00C21E8D"/>
    <w:rsid w:val="00C2249A"/>
    <w:rsid w:val="00C22DF4"/>
    <w:rsid w:val="00C232E9"/>
    <w:rsid w:val="00C23832"/>
    <w:rsid w:val="00C23CAE"/>
    <w:rsid w:val="00C24704"/>
    <w:rsid w:val="00C24A01"/>
    <w:rsid w:val="00C24CEE"/>
    <w:rsid w:val="00C257E6"/>
    <w:rsid w:val="00C25DB3"/>
    <w:rsid w:val="00C25FBA"/>
    <w:rsid w:val="00C261CE"/>
    <w:rsid w:val="00C26BF3"/>
    <w:rsid w:val="00C27205"/>
    <w:rsid w:val="00C2748C"/>
    <w:rsid w:val="00C30897"/>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2C2"/>
    <w:rsid w:val="00C354D1"/>
    <w:rsid w:val="00C35CC8"/>
    <w:rsid w:val="00C35D12"/>
    <w:rsid w:val="00C364AF"/>
    <w:rsid w:val="00C36D1A"/>
    <w:rsid w:val="00C3706E"/>
    <w:rsid w:val="00C37572"/>
    <w:rsid w:val="00C3761D"/>
    <w:rsid w:val="00C3762F"/>
    <w:rsid w:val="00C37E19"/>
    <w:rsid w:val="00C37EEE"/>
    <w:rsid w:val="00C40851"/>
    <w:rsid w:val="00C41D03"/>
    <w:rsid w:val="00C42501"/>
    <w:rsid w:val="00C426FA"/>
    <w:rsid w:val="00C42B25"/>
    <w:rsid w:val="00C42DB3"/>
    <w:rsid w:val="00C435BD"/>
    <w:rsid w:val="00C436FC"/>
    <w:rsid w:val="00C43E9B"/>
    <w:rsid w:val="00C44105"/>
    <w:rsid w:val="00C44BAF"/>
    <w:rsid w:val="00C45114"/>
    <w:rsid w:val="00C4634A"/>
    <w:rsid w:val="00C46BBB"/>
    <w:rsid w:val="00C46E59"/>
    <w:rsid w:val="00C4722A"/>
    <w:rsid w:val="00C473F9"/>
    <w:rsid w:val="00C47402"/>
    <w:rsid w:val="00C47AE6"/>
    <w:rsid w:val="00C50359"/>
    <w:rsid w:val="00C50B0D"/>
    <w:rsid w:val="00C50D4C"/>
    <w:rsid w:val="00C50D78"/>
    <w:rsid w:val="00C50D81"/>
    <w:rsid w:val="00C50EE7"/>
    <w:rsid w:val="00C50F05"/>
    <w:rsid w:val="00C50F6B"/>
    <w:rsid w:val="00C51FD4"/>
    <w:rsid w:val="00C524F0"/>
    <w:rsid w:val="00C52B6D"/>
    <w:rsid w:val="00C52BAA"/>
    <w:rsid w:val="00C53DB0"/>
    <w:rsid w:val="00C53E49"/>
    <w:rsid w:val="00C545C2"/>
    <w:rsid w:val="00C5471C"/>
    <w:rsid w:val="00C547A6"/>
    <w:rsid w:val="00C548DF"/>
    <w:rsid w:val="00C54F61"/>
    <w:rsid w:val="00C550D4"/>
    <w:rsid w:val="00C554F1"/>
    <w:rsid w:val="00C559E3"/>
    <w:rsid w:val="00C55D51"/>
    <w:rsid w:val="00C560C0"/>
    <w:rsid w:val="00C56198"/>
    <w:rsid w:val="00C562C7"/>
    <w:rsid w:val="00C56313"/>
    <w:rsid w:val="00C5638F"/>
    <w:rsid w:val="00C568D7"/>
    <w:rsid w:val="00C569D4"/>
    <w:rsid w:val="00C56D79"/>
    <w:rsid w:val="00C57020"/>
    <w:rsid w:val="00C573B2"/>
    <w:rsid w:val="00C578E1"/>
    <w:rsid w:val="00C57FA2"/>
    <w:rsid w:val="00C60AA8"/>
    <w:rsid w:val="00C60F11"/>
    <w:rsid w:val="00C610AF"/>
    <w:rsid w:val="00C61192"/>
    <w:rsid w:val="00C619BE"/>
    <w:rsid w:val="00C61A64"/>
    <w:rsid w:val="00C61ABF"/>
    <w:rsid w:val="00C61C47"/>
    <w:rsid w:val="00C61D0B"/>
    <w:rsid w:val="00C620A0"/>
    <w:rsid w:val="00C626E0"/>
    <w:rsid w:val="00C62CAC"/>
    <w:rsid w:val="00C63110"/>
    <w:rsid w:val="00C64231"/>
    <w:rsid w:val="00C6489D"/>
    <w:rsid w:val="00C64A5F"/>
    <w:rsid w:val="00C64BEB"/>
    <w:rsid w:val="00C64C3C"/>
    <w:rsid w:val="00C6584A"/>
    <w:rsid w:val="00C65BC7"/>
    <w:rsid w:val="00C661FA"/>
    <w:rsid w:val="00C663A6"/>
    <w:rsid w:val="00C67216"/>
    <w:rsid w:val="00C6730E"/>
    <w:rsid w:val="00C6759D"/>
    <w:rsid w:val="00C67CDE"/>
    <w:rsid w:val="00C67E6F"/>
    <w:rsid w:val="00C67F7A"/>
    <w:rsid w:val="00C700A5"/>
    <w:rsid w:val="00C70150"/>
    <w:rsid w:val="00C7048F"/>
    <w:rsid w:val="00C71109"/>
    <w:rsid w:val="00C7126E"/>
    <w:rsid w:val="00C7155F"/>
    <w:rsid w:val="00C7168F"/>
    <w:rsid w:val="00C717AC"/>
    <w:rsid w:val="00C720FC"/>
    <w:rsid w:val="00C729C4"/>
    <w:rsid w:val="00C72C5A"/>
    <w:rsid w:val="00C72E0F"/>
    <w:rsid w:val="00C734D8"/>
    <w:rsid w:val="00C7414F"/>
    <w:rsid w:val="00C74438"/>
    <w:rsid w:val="00C75268"/>
    <w:rsid w:val="00C75386"/>
    <w:rsid w:val="00C761D7"/>
    <w:rsid w:val="00C76256"/>
    <w:rsid w:val="00C76772"/>
    <w:rsid w:val="00C7712F"/>
    <w:rsid w:val="00C77155"/>
    <w:rsid w:val="00C77B7E"/>
    <w:rsid w:val="00C80392"/>
    <w:rsid w:val="00C80860"/>
    <w:rsid w:val="00C80AAE"/>
    <w:rsid w:val="00C812F9"/>
    <w:rsid w:val="00C81350"/>
    <w:rsid w:val="00C8148B"/>
    <w:rsid w:val="00C815D9"/>
    <w:rsid w:val="00C81666"/>
    <w:rsid w:val="00C8186C"/>
    <w:rsid w:val="00C81A76"/>
    <w:rsid w:val="00C81A7D"/>
    <w:rsid w:val="00C82393"/>
    <w:rsid w:val="00C8296E"/>
    <w:rsid w:val="00C82F79"/>
    <w:rsid w:val="00C8369D"/>
    <w:rsid w:val="00C8448A"/>
    <w:rsid w:val="00C84683"/>
    <w:rsid w:val="00C8490B"/>
    <w:rsid w:val="00C84912"/>
    <w:rsid w:val="00C84CA6"/>
    <w:rsid w:val="00C87256"/>
    <w:rsid w:val="00C874F2"/>
    <w:rsid w:val="00C87584"/>
    <w:rsid w:val="00C87991"/>
    <w:rsid w:val="00C90254"/>
    <w:rsid w:val="00C902DA"/>
    <w:rsid w:val="00C90531"/>
    <w:rsid w:val="00C91228"/>
    <w:rsid w:val="00C912D3"/>
    <w:rsid w:val="00C91EDC"/>
    <w:rsid w:val="00C921C6"/>
    <w:rsid w:val="00C92642"/>
    <w:rsid w:val="00C931F7"/>
    <w:rsid w:val="00C934F5"/>
    <w:rsid w:val="00C936C6"/>
    <w:rsid w:val="00C940C2"/>
    <w:rsid w:val="00C9410B"/>
    <w:rsid w:val="00C9471B"/>
    <w:rsid w:val="00C9497A"/>
    <w:rsid w:val="00C94CEF"/>
    <w:rsid w:val="00C94DD2"/>
    <w:rsid w:val="00C94E99"/>
    <w:rsid w:val="00C95188"/>
    <w:rsid w:val="00C95331"/>
    <w:rsid w:val="00C95985"/>
    <w:rsid w:val="00C95C7B"/>
    <w:rsid w:val="00C96424"/>
    <w:rsid w:val="00C9649D"/>
    <w:rsid w:val="00C965B4"/>
    <w:rsid w:val="00C9697C"/>
    <w:rsid w:val="00C97080"/>
    <w:rsid w:val="00C9712E"/>
    <w:rsid w:val="00C974B9"/>
    <w:rsid w:val="00C9756A"/>
    <w:rsid w:val="00C9761E"/>
    <w:rsid w:val="00C97666"/>
    <w:rsid w:val="00C97832"/>
    <w:rsid w:val="00C979AD"/>
    <w:rsid w:val="00CA042D"/>
    <w:rsid w:val="00CA1A9E"/>
    <w:rsid w:val="00CA20A6"/>
    <w:rsid w:val="00CA260F"/>
    <w:rsid w:val="00CA26A2"/>
    <w:rsid w:val="00CA2F34"/>
    <w:rsid w:val="00CA2F77"/>
    <w:rsid w:val="00CA3018"/>
    <w:rsid w:val="00CA33A4"/>
    <w:rsid w:val="00CA3607"/>
    <w:rsid w:val="00CA3A04"/>
    <w:rsid w:val="00CA405E"/>
    <w:rsid w:val="00CA475A"/>
    <w:rsid w:val="00CA4830"/>
    <w:rsid w:val="00CA554D"/>
    <w:rsid w:val="00CA6338"/>
    <w:rsid w:val="00CA6424"/>
    <w:rsid w:val="00CA661A"/>
    <w:rsid w:val="00CA68F6"/>
    <w:rsid w:val="00CA695B"/>
    <w:rsid w:val="00CA7465"/>
    <w:rsid w:val="00CA7CDB"/>
    <w:rsid w:val="00CB0330"/>
    <w:rsid w:val="00CB0D29"/>
    <w:rsid w:val="00CB19BD"/>
    <w:rsid w:val="00CB271E"/>
    <w:rsid w:val="00CB2AA3"/>
    <w:rsid w:val="00CB3239"/>
    <w:rsid w:val="00CB3968"/>
    <w:rsid w:val="00CB3C53"/>
    <w:rsid w:val="00CB41DE"/>
    <w:rsid w:val="00CB442E"/>
    <w:rsid w:val="00CB46DD"/>
    <w:rsid w:val="00CB4889"/>
    <w:rsid w:val="00CB4F93"/>
    <w:rsid w:val="00CB56E3"/>
    <w:rsid w:val="00CB57EA"/>
    <w:rsid w:val="00CB58FD"/>
    <w:rsid w:val="00CB6246"/>
    <w:rsid w:val="00CB6B9A"/>
    <w:rsid w:val="00CB6DDE"/>
    <w:rsid w:val="00CB6F1E"/>
    <w:rsid w:val="00CB73D9"/>
    <w:rsid w:val="00CB7C32"/>
    <w:rsid w:val="00CC02E0"/>
    <w:rsid w:val="00CC09D2"/>
    <w:rsid w:val="00CC0C1D"/>
    <w:rsid w:val="00CC1A14"/>
    <w:rsid w:val="00CC1D30"/>
    <w:rsid w:val="00CC1D99"/>
    <w:rsid w:val="00CC1F5A"/>
    <w:rsid w:val="00CC2632"/>
    <w:rsid w:val="00CC2C67"/>
    <w:rsid w:val="00CC3851"/>
    <w:rsid w:val="00CC3BC7"/>
    <w:rsid w:val="00CC3F4C"/>
    <w:rsid w:val="00CC4847"/>
    <w:rsid w:val="00CC5026"/>
    <w:rsid w:val="00CC58B1"/>
    <w:rsid w:val="00CC5B44"/>
    <w:rsid w:val="00CC6223"/>
    <w:rsid w:val="00CC67C6"/>
    <w:rsid w:val="00CC6817"/>
    <w:rsid w:val="00CC693B"/>
    <w:rsid w:val="00CC6AD0"/>
    <w:rsid w:val="00CC6FAA"/>
    <w:rsid w:val="00CC7C23"/>
    <w:rsid w:val="00CD1421"/>
    <w:rsid w:val="00CD1595"/>
    <w:rsid w:val="00CD1749"/>
    <w:rsid w:val="00CD179D"/>
    <w:rsid w:val="00CD181D"/>
    <w:rsid w:val="00CD1866"/>
    <w:rsid w:val="00CD207D"/>
    <w:rsid w:val="00CD21C8"/>
    <w:rsid w:val="00CD2382"/>
    <w:rsid w:val="00CD241B"/>
    <w:rsid w:val="00CD24C9"/>
    <w:rsid w:val="00CD2511"/>
    <w:rsid w:val="00CD2F9A"/>
    <w:rsid w:val="00CD3213"/>
    <w:rsid w:val="00CD3270"/>
    <w:rsid w:val="00CD34EA"/>
    <w:rsid w:val="00CD3BE6"/>
    <w:rsid w:val="00CD3CB4"/>
    <w:rsid w:val="00CD4114"/>
    <w:rsid w:val="00CD412C"/>
    <w:rsid w:val="00CD436B"/>
    <w:rsid w:val="00CD43E9"/>
    <w:rsid w:val="00CD4ADC"/>
    <w:rsid w:val="00CD4CCF"/>
    <w:rsid w:val="00CD4CFD"/>
    <w:rsid w:val="00CD4D36"/>
    <w:rsid w:val="00CD51AA"/>
    <w:rsid w:val="00CD57DE"/>
    <w:rsid w:val="00CD58E0"/>
    <w:rsid w:val="00CD6C84"/>
    <w:rsid w:val="00CD770E"/>
    <w:rsid w:val="00CD78C1"/>
    <w:rsid w:val="00CD79EF"/>
    <w:rsid w:val="00CE01DF"/>
    <w:rsid w:val="00CE0680"/>
    <w:rsid w:val="00CE0A24"/>
    <w:rsid w:val="00CE0AC7"/>
    <w:rsid w:val="00CE0BAC"/>
    <w:rsid w:val="00CE0CD0"/>
    <w:rsid w:val="00CE13B9"/>
    <w:rsid w:val="00CE1ACA"/>
    <w:rsid w:val="00CE1CD0"/>
    <w:rsid w:val="00CE24F0"/>
    <w:rsid w:val="00CE278F"/>
    <w:rsid w:val="00CE2C56"/>
    <w:rsid w:val="00CE40EC"/>
    <w:rsid w:val="00CE42DF"/>
    <w:rsid w:val="00CE4ADC"/>
    <w:rsid w:val="00CE4B7E"/>
    <w:rsid w:val="00CE4C17"/>
    <w:rsid w:val="00CE4D02"/>
    <w:rsid w:val="00CE4EA1"/>
    <w:rsid w:val="00CE5003"/>
    <w:rsid w:val="00CE52B2"/>
    <w:rsid w:val="00CE5361"/>
    <w:rsid w:val="00CE54B5"/>
    <w:rsid w:val="00CE5517"/>
    <w:rsid w:val="00CE5F67"/>
    <w:rsid w:val="00CE74BD"/>
    <w:rsid w:val="00CF0234"/>
    <w:rsid w:val="00CF08AF"/>
    <w:rsid w:val="00CF0C6A"/>
    <w:rsid w:val="00CF0CEC"/>
    <w:rsid w:val="00CF0E55"/>
    <w:rsid w:val="00CF0F9D"/>
    <w:rsid w:val="00CF1A39"/>
    <w:rsid w:val="00CF200F"/>
    <w:rsid w:val="00CF220B"/>
    <w:rsid w:val="00CF2623"/>
    <w:rsid w:val="00CF26A4"/>
    <w:rsid w:val="00CF2757"/>
    <w:rsid w:val="00CF293B"/>
    <w:rsid w:val="00CF2D90"/>
    <w:rsid w:val="00CF3242"/>
    <w:rsid w:val="00CF3301"/>
    <w:rsid w:val="00CF3843"/>
    <w:rsid w:val="00CF3BE4"/>
    <w:rsid w:val="00CF449C"/>
    <w:rsid w:val="00CF4E11"/>
    <w:rsid w:val="00CF4E56"/>
    <w:rsid w:val="00CF59B2"/>
    <w:rsid w:val="00CF5A24"/>
    <w:rsid w:val="00CF5F4D"/>
    <w:rsid w:val="00CF67AD"/>
    <w:rsid w:val="00CF6AA3"/>
    <w:rsid w:val="00CF7CEC"/>
    <w:rsid w:val="00CF7D63"/>
    <w:rsid w:val="00CF7E02"/>
    <w:rsid w:val="00D0000E"/>
    <w:rsid w:val="00D00054"/>
    <w:rsid w:val="00D00481"/>
    <w:rsid w:val="00D008D1"/>
    <w:rsid w:val="00D00CFD"/>
    <w:rsid w:val="00D018A6"/>
    <w:rsid w:val="00D01B54"/>
    <w:rsid w:val="00D01F25"/>
    <w:rsid w:val="00D02093"/>
    <w:rsid w:val="00D02353"/>
    <w:rsid w:val="00D02898"/>
    <w:rsid w:val="00D02962"/>
    <w:rsid w:val="00D02A40"/>
    <w:rsid w:val="00D033D5"/>
    <w:rsid w:val="00D03554"/>
    <w:rsid w:val="00D03A98"/>
    <w:rsid w:val="00D03D96"/>
    <w:rsid w:val="00D04185"/>
    <w:rsid w:val="00D04D58"/>
    <w:rsid w:val="00D04F3A"/>
    <w:rsid w:val="00D0510E"/>
    <w:rsid w:val="00D05369"/>
    <w:rsid w:val="00D0586A"/>
    <w:rsid w:val="00D05B3A"/>
    <w:rsid w:val="00D0611B"/>
    <w:rsid w:val="00D06224"/>
    <w:rsid w:val="00D065EB"/>
    <w:rsid w:val="00D0714D"/>
    <w:rsid w:val="00D074BA"/>
    <w:rsid w:val="00D0782E"/>
    <w:rsid w:val="00D07AA0"/>
    <w:rsid w:val="00D07EFD"/>
    <w:rsid w:val="00D10089"/>
    <w:rsid w:val="00D105F2"/>
    <w:rsid w:val="00D10AD0"/>
    <w:rsid w:val="00D10D3E"/>
    <w:rsid w:val="00D10F78"/>
    <w:rsid w:val="00D11674"/>
    <w:rsid w:val="00D11B82"/>
    <w:rsid w:val="00D11BFF"/>
    <w:rsid w:val="00D120FD"/>
    <w:rsid w:val="00D1226A"/>
    <w:rsid w:val="00D126AC"/>
    <w:rsid w:val="00D139B2"/>
    <w:rsid w:val="00D14287"/>
    <w:rsid w:val="00D1466B"/>
    <w:rsid w:val="00D146DC"/>
    <w:rsid w:val="00D148E5"/>
    <w:rsid w:val="00D1520E"/>
    <w:rsid w:val="00D1589D"/>
    <w:rsid w:val="00D159B9"/>
    <w:rsid w:val="00D15A1E"/>
    <w:rsid w:val="00D162AE"/>
    <w:rsid w:val="00D165D3"/>
    <w:rsid w:val="00D1660B"/>
    <w:rsid w:val="00D16AF1"/>
    <w:rsid w:val="00D172F0"/>
    <w:rsid w:val="00D17A1C"/>
    <w:rsid w:val="00D17D24"/>
    <w:rsid w:val="00D207E5"/>
    <w:rsid w:val="00D207FB"/>
    <w:rsid w:val="00D20A8E"/>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0FBD"/>
    <w:rsid w:val="00D3100C"/>
    <w:rsid w:val="00D313ED"/>
    <w:rsid w:val="00D3160F"/>
    <w:rsid w:val="00D3183C"/>
    <w:rsid w:val="00D31843"/>
    <w:rsid w:val="00D31858"/>
    <w:rsid w:val="00D31A3C"/>
    <w:rsid w:val="00D31E02"/>
    <w:rsid w:val="00D31F17"/>
    <w:rsid w:val="00D32026"/>
    <w:rsid w:val="00D3215D"/>
    <w:rsid w:val="00D3230A"/>
    <w:rsid w:val="00D32F97"/>
    <w:rsid w:val="00D3398E"/>
    <w:rsid w:val="00D33C61"/>
    <w:rsid w:val="00D34DAE"/>
    <w:rsid w:val="00D353BE"/>
    <w:rsid w:val="00D35672"/>
    <w:rsid w:val="00D359C4"/>
    <w:rsid w:val="00D35EBF"/>
    <w:rsid w:val="00D3600C"/>
    <w:rsid w:val="00D364D7"/>
    <w:rsid w:val="00D36767"/>
    <w:rsid w:val="00D36DB2"/>
    <w:rsid w:val="00D3706A"/>
    <w:rsid w:val="00D3734A"/>
    <w:rsid w:val="00D3744E"/>
    <w:rsid w:val="00D377CB"/>
    <w:rsid w:val="00D378D2"/>
    <w:rsid w:val="00D4013B"/>
    <w:rsid w:val="00D40249"/>
    <w:rsid w:val="00D407D5"/>
    <w:rsid w:val="00D40972"/>
    <w:rsid w:val="00D40B69"/>
    <w:rsid w:val="00D40DF7"/>
    <w:rsid w:val="00D41F9E"/>
    <w:rsid w:val="00D421DD"/>
    <w:rsid w:val="00D42806"/>
    <w:rsid w:val="00D4297E"/>
    <w:rsid w:val="00D42AE9"/>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5C11"/>
    <w:rsid w:val="00D461ED"/>
    <w:rsid w:val="00D46266"/>
    <w:rsid w:val="00D46B10"/>
    <w:rsid w:val="00D47390"/>
    <w:rsid w:val="00D4795F"/>
    <w:rsid w:val="00D47A64"/>
    <w:rsid w:val="00D501AC"/>
    <w:rsid w:val="00D505A5"/>
    <w:rsid w:val="00D5092D"/>
    <w:rsid w:val="00D51464"/>
    <w:rsid w:val="00D51856"/>
    <w:rsid w:val="00D5198E"/>
    <w:rsid w:val="00D521F2"/>
    <w:rsid w:val="00D5348B"/>
    <w:rsid w:val="00D54978"/>
    <w:rsid w:val="00D549F0"/>
    <w:rsid w:val="00D54B4E"/>
    <w:rsid w:val="00D5527F"/>
    <w:rsid w:val="00D559B0"/>
    <w:rsid w:val="00D55F9E"/>
    <w:rsid w:val="00D560C9"/>
    <w:rsid w:val="00D56932"/>
    <w:rsid w:val="00D56E22"/>
    <w:rsid w:val="00D576BE"/>
    <w:rsid w:val="00D577AB"/>
    <w:rsid w:val="00D601AA"/>
    <w:rsid w:val="00D60410"/>
    <w:rsid w:val="00D60574"/>
    <w:rsid w:val="00D60782"/>
    <w:rsid w:val="00D60931"/>
    <w:rsid w:val="00D60C94"/>
    <w:rsid w:val="00D6107A"/>
    <w:rsid w:val="00D61331"/>
    <w:rsid w:val="00D618E6"/>
    <w:rsid w:val="00D619B3"/>
    <w:rsid w:val="00D61AB4"/>
    <w:rsid w:val="00D61ACA"/>
    <w:rsid w:val="00D621BD"/>
    <w:rsid w:val="00D62759"/>
    <w:rsid w:val="00D62AC3"/>
    <w:rsid w:val="00D62E86"/>
    <w:rsid w:val="00D63440"/>
    <w:rsid w:val="00D638B2"/>
    <w:rsid w:val="00D63E51"/>
    <w:rsid w:val="00D63EDD"/>
    <w:rsid w:val="00D646EF"/>
    <w:rsid w:val="00D64A37"/>
    <w:rsid w:val="00D65641"/>
    <w:rsid w:val="00D65B79"/>
    <w:rsid w:val="00D6643A"/>
    <w:rsid w:val="00D66481"/>
    <w:rsid w:val="00D66B2D"/>
    <w:rsid w:val="00D66C4E"/>
    <w:rsid w:val="00D70049"/>
    <w:rsid w:val="00D705A9"/>
    <w:rsid w:val="00D70F3B"/>
    <w:rsid w:val="00D710DD"/>
    <w:rsid w:val="00D71FCC"/>
    <w:rsid w:val="00D7279B"/>
    <w:rsid w:val="00D72937"/>
    <w:rsid w:val="00D72C46"/>
    <w:rsid w:val="00D733E0"/>
    <w:rsid w:val="00D73C86"/>
    <w:rsid w:val="00D74016"/>
    <w:rsid w:val="00D74949"/>
    <w:rsid w:val="00D74CD8"/>
    <w:rsid w:val="00D76013"/>
    <w:rsid w:val="00D77AC6"/>
    <w:rsid w:val="00D77E42"/>
    <w:rsid w:val="00D80569"/>
    <w:rsid w:val="00D80740"/>
    <w:rsid w:val="00D80CD1"/>
    <w:rsid w:val="00D80F86"/>
    <w:rsid w:val="00D814E3"/>
    <w:rsid w:val="00D817A0"/>
    <w:rsid w:val="00D82ADB"/>
    <w:rsid w:val="00D82C70"/>
    <w:rsid w:val="00D83026"/>
    <w:rsid w:val="00D83228"/>
    <w:rsid w:val="00D83B4A"/>
    <w:rsid w:val="00D84676"/>
    <w:rsid w:val="00D848AB"/>
    <w:rsid w:val="00D84976"/>
    <w:rsid w:val="00D84FAC"/>
    <w:rsid w:val="00D851D5"/>
    <w:rsid w:val="00D85B0F"/>
    <w:rsid w:val="00D86204"/>
    <w:rsid w:val="00D865E8"/>
    <w:rsid w:val="00D87A24"/>
    <w:rsid w:val="00D87AAC"/>
    <w:rsid w:val="00D87FCE"/>
    <w:rsid w:val="00D9020A"/>
    <w:rsid w:val="00D90219"/>
    <w:rsid w:val="00D9106C"/>
    <w:rsid w:val="00D91645"/>
    <w:rsid w:val="00D9182D"/>
    <w:rsid w:val="00D919BA"/>
    <w:rsid w:val="00D919CE"/>
    <w:rsid w:val="00D91BE2"/>
    <w:rsid w:val="00D91C55"/>
    <w:rsid w:val="00D91FFC"/>
    <w:rsid w:val="00D92076"/>
    <w:rsid w:val="00D92C2A"/>
    <w:rsid w:val="00D92E5B"/>
    <w:rsid w:val="00D9315B"/>
    <w:rsid w:val="00D93171"/>
    <w:rsid w:val="00D93470"/>
    <w:rsid w:val="00D93978"/>
    <w:rsid w:val="00D93C5C"/>
    <w:rsid w:val="00D94016"/>
    <w:rsid w:val="00D947ED"/>
    <w:rsid w:val="00D94899"/>
    <w:rsid w:val="00D94E06"/>
    <w:rsid w:val="00D95E03"/>
    <w:rsid w:val="00D95FBB"/>
    <w:rsid w:val="00D9623B"/>
    <w:rsid w:val="00D96249"/>
    <w:rsid w:val="00D9624E"/>
    <w:rsid w:val="00D96A07"/>
    <w:rsid w:val="00D96C5A"/>
    <w:rsid w:val="00D9710C"/>
    <w:rsid w:val="00D972DD"/>
    <w:rsid w:val="00D972F1"/>
    <w:rsid w:val="00D97356"/>
    <w:rsid w:val="00D97686"/>
    <w:rsid w:val="00D97B3A"/>
    <w:rsid w:val="00D97CE2"/>
    <w:rsid w:val="00D97E30"/>
    <w:rsid w:val="00DA07BD"/>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2E4"/>
    <w:rsid w:val="00DA5569"/>
    <w:rsid w:val="00DA5E68"/>
    <w:rsid w:val="00DA63C9"/>
    <w:rsid w:val="00DA6789"/>
    <w:rsid w:val="00DA70C1"/>
    <w:rsid w:val="00DA70FB"/>
    <w:rsid w:val="00DA7273"/>
    <w:rsid w:val="00DA72CB"/>
    <w:rsid w:val="00DA7641"/>
    <w:rsid w:val="00DA76AA"/>
    <w:rsid w:val="00DA7E8B"/>
    <w:rsid w:val="00DB0148"/>
    <w:rsid w:val="00DB02F6"/>
    <w:rsid w:val="00DB0684"/>
    <w:rsid w:val="00DB0918"/>
    <w:rsid w:val="00DB0D2F"/>
    <w:rsid w:val="00DB0E46"/>
    <w:rsid w:val="00DB19E1"/>
    <w:rsid w:val="00DB2164"/>
    <w:rsid w:val="00DB241E"/>
    <w:rsid w:val="00DB2F2E"/>
    <w:rsid w:val="00DB2F40"/>
    <w:rsid w:val="00DB32FF"/>
    <w:rsid w:val="00DB36EB"/>
    <w:rsid w:val="00DB3BEA"/>
    <w:rsid w:val="00DB3FC0"/>
    <w:rsid w:val="00DB45FE"/>
    <w:rsid w:val="00DB52D0"/>
    <w:rsid w:val="00DB61D9"/>
    <w:rsid w:val="00DB6670"/>
    <w:rsid w:val="00DB6AD7"/>
    <w:rsid w:val="00DB6AFA"/>
    <w:rsid w:val="00DB7361"/>
    <w:rsid w:val="00DB7C11"/>
    <w:rsid w:val="00DB7DBF"/>
    <w:rsid w:val="00DB7DE8"/>
    <w:rsid w:val="00DC0063"/>
    <w:rsid w:val="00DC1056"/>
    <w:rsid w:val="00DC1C1B"/>
    <w:rsid w:val="00DC23A8"/>
    <w:rsid w:val="00DC2623"/>
    <w:rsid w:val="00DC2644"/>
    <w:rsid w:val="00DC2728"/>
    <w:rsid w:val="00DC2784"/>
    <w:rsid w:val="00DC2B56"/>
    <w:rsid w:val="00DC2FB1"/>
    <w:rsid w:val="00DC3116"/>
    <w:rsid w:val="00DC3D05"/>
    <w:rsid w:val="00DC417A"/>
    <w:rsid w:val="00DC41E3"/>
    <w:rsid w:val="00DC438A"/>
    <w:rsid w:val="00DC46C9"/>
    <w:rsid w:val="00DC4C48"/>
    <w:rsid w:val="00DC54C3"/>
    <w:rsid w:val="00DC598F"/>
    <w:rsid w:val="00DC59DF"/>
    <w:rsid w:val="00DC5CAB"/>
    <w:rsid w:val="00DC62D8"/>
    <w:rsid w:val="00DC6A7A"/>
    <w:rsid w:val="00DC6C17"/>
    <w:rsid w:val="00DC6D71"/>
    <w:rsid w:val="00DC72BD"/>
    <w:rsid w:val="00DC7CCF"/>
    <w:rsid w:val="00DC7DE6"/>
    <w:rsid w:val="00DD05CC"/>
    <w:rsid w:val="00DD05FE"/>
    <w:rsid w:val="00DD0DA4"/>
    <w:rsid w:val="00DD0E9C"/>
    <w:rsid w:val="00DD1019"/>
    <w:rsid w:val="00DD14D2"/>
    <w:rsid w:val="00DD15F4"/>
    <w:rsid w:val="00DD1793"/>
    <w:rsid w:val="00DD1B23"/>
    <w:rsid w:val="00DD210D"/>
    <w:rsid w:val="00DD225F"/>
    <w:rsid w:val="00DD2756"/>
    <w:rsid w:val="00DD27D2"/>
    <w:rsid w:val="00DD28A8"/>
    <w:rsid w:val="00DD2991"/>
    <w:rsid w:val="00DD29B0"/>
    <w:rsid w:val="00DD34A1"/>
    <w:rsid w:val="00DD3DC9"/>
    <w:rsid w:val="00DD430C"/>
    <w:rsid w:val="00DD4597"/>
    <w:rsid w:val="00DD45CF"/>
    <w:rsid w:val="00DD4CFE"/>
    <w:rsid w:val="00DD4E58"/>
    <w:rsid w:val="00DD52E2"/>
    <w:rsid w:val="00DD5401"/>
    <w:rsid w:val="00DD5426"/>
    <w:rsid w:val="00DD54D2"/>
    <w:rsid w:val="00DD59B7"/>
    <w:rsid w:val="00DD5B54"/>
    <w:rsid w:val="00DD6798"/>
    <w:rsid w:val="00DD7000"/>
    <w:rsid w:val="00DD75D1"/>
    <w:rsid w:val="00DD785D"/>
    <w:rsid w:val="00DE0271"/>
    <w:rsid w:val="00DE068F"/>
    <w:rsid w:val="00DE09EA"/>
    <w:rsid w:val="00DE0A1A"/>
    <w:rsid w:val="00DE0B5E"/>
    <w:rsid w:val="00DE0BC5"/>
    <w:rsid w:val="00DE0C80"/>
    <w:rsid w:val="00DE1198"/>
    <w:rsid w:val="00DE1810"/>
    <w:rsid w:val="00DE1F10"/>
    <w:rsid w:val="00DE2048"/>
    <w:rsid w:val="00DE208E"/>
    <w:rsid w:val="00DE21D2"/>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839"/>
    <w:rsid w:val="00DF0213"/>
    <w:rsid w:val="00DF035F"/>
    <w:rsid w:val="00DF0555"/>
    <w:rsid w:val="00DF0A7B"/>
    <w:rsid w:val="00DF12AE"/>
    <w:rsid w:val="00DF16C1"/>
    <w:rsid w:val="00DF1777"/>
    <w:rsid w:val="00DF26EC"/>
    <w:rsid w:val="00DF2975"/>
    <w:rsid w:val="00DF29C3"/>
    <w:rsid w:val="00DF3302"/>
    <w:rsid w:val="00DF333D"/>
    <w:rsid w:val="00DF345A"/>
    <w:rsid w:val="00DF3506"/>
    <w:rsid w:val="00DF3BB7"/>
    <w:rsid w:val="00DF3C86"/>
    <w:rsid w:val="00DF42A2"/>
    <w:rsid w:val="00DF48B1"/>
    <w:rsid w:val="00DF496D"/>
    <w:rsid w:val="00DF4981"/>
    <w:rsid w:val="00DF4DCA"/>
    <w:rsid w:val="00DF4ED4"/>
    <w:rsid w:val="00DF510F"/>
    <w:rsid w:val="00DF5275"/>
    <w:rsid w:val="00DF55D4"/>
    <w:rsid w:val="00DF55F6"/>
    <w:rsid w:val="00DF5B56"/>
    <w:rsid w:val="00DF6039"/>
    <w:rsid w:val="00DF6D99"/>
    <w:rsid w:val="00DF6EC5"/>
    <w:rsid w:val="00DF7196"/>
    <w:rsid w:val="00DF71BF"/>
    <w:rsid w:val="00DF79F2"/>
    <w:rsid w:val="00DF7CE9"/>
    <w:rsid w:val="00E0021E"/>
    <w:rsid w:val="00E002A6"/>
    <w:rsid w:val="00E00558"/>
    <w:rsid w:val="00E00886"/>
    <w:rsid w:val="00E0113D"/>
    <w:rsid w:val="00E01DF8"/>
    <w:rsid w:val="00E024D0"/>
    <w:rsid w:val="00E0258B"/>
    <w:rsid w:val="00E0282F"/>
    <w:rsid w:val="00E02A57"/>
    <w:rsid w:val="00E0335E"/>
    <w:rsid w:val="00E03703"/>
    <w:rsid w:val="00E037B1"/>
    <w:rsid w:val="00E04125"/>
    <w:rsid w:val="00E04210"/>
    <w:rsid w:val="00E0675E"/>
    <w:rsid w:val="00E06AA0"/>
    <w:rsid w:val="00E06E69"/>
    <w:rsid w:val="00E0757D"/>
    <w:rsid w:val="00E075BC"/>
    <w:rsid w:val="00E0767F"/>
    <w:rsid w:val="00E0792F"/>
    <w:rsid w:val="00E07ABC"/>
    <w:rsid w:val="00E101BB"/>
    <w:rsid w:val="00E106E8"/>
    <w:rsid w:val="00E1090B"/>
    <w:rsid w:val="00E117E2"/>
    <w:rsid w:val="00E11D73"/>
    <w:rsid w:val="00E1208A"/>
    <w:rsid w:val="00E12FAE"/>
    <w:rsid w:val="00E135CF"/>
    <w:rsid w:val="00E14973"/>
    <w:rsid w:val="00E14A6D"/>
    <w:rsid w:val="00E154CF"/>
    <w:rsid w:val="00E1585B"/>
    <w:rsid w:val="00E15F71"/>
    <w:rsid w:val="00E1605F"/>
    <w:rsid w:val="00E16529"/>
    <w:rsid w:val="00E167E2"/>
    <w:rsid w:val="00E16FB2"/>
    <w:rsid w:val="00E17223"/>
    <w:rsid w:val="00E17715"/>
    <w:rsid w:val="00E179A0"/>
    <w:rsid w:val="00E17C95"/>
    <w:rsid w:val="00E20A71"/>
    <w:rsid w:val="00E20B70"/>
    <w:rsid w:val="00E21606"/>
    <w:rsid w:val="00E21E46"/>
    <w:rsid w:val="00E2247F"/>
    <w:rsid w:val="00E22AB1"/>
    <w:rsid w:val="00E22FC8"/>
    <w:rsid w:val="00E23251"/>
    <w:rsid w:val="00E23B16"/>
    <w:rsid w:val="00E23CD6"/>
    <w:rsid w:val="00E24F83"/>
    <w:rsid w:val="00E2540E"/>
    <w:rsid w:val="00E25581"/>
    <w:rsid w:val="00E25C0A"/>
    <w:rsid w:val="00E25F03"/>
    <w:rsid w:val="00E26014"/>
    <w:rsid w:val="00E26CB0"/>
    <w:rsid w:val="00E273C8"/>
    <w:rsid w:val="00E27921"/>
    <w:rsid w:val="00E27A47"/>
    <w:rsid w:val="00E27B64"/>
    <w:rsid w:val="00E27B70"/>
    <w:rsid w:val="00E27E7E"/>
    <w:rsid w:val="00E305B9"/>
    <w:rsid w:val="00E30809"/>
    <w:rsid w:val="00E31FA3"/>
    <w:rsid w:val="00E3373D"/>
    <w:rsid w:val="00E3412D"/>
    <w:rsid w:val="00E34309"/>
    <w:rsid w:val="00E3456D"/>
    <w:rsid w:val="00E348D9"/>
    <w:rsid w:val="00E34A25"/>
    <w:rsid w:val="00E34B6E"/>
    <w:rsid w:val="00E35949"/>
    <w:rsid w:val="00E35D8F"/>
    <w:rsid w:val="00E35EC2"/>
    <w:rsid w:val="00E369AB"/>
    <w:rsid w:val="00E37653"/>
    <w:rsid w:val="00E378A1"/>
    <w:rsid w:val="00E37A95"/>
    <w:rsid w:val="00E40456"/>
    <w:rsid w:val="00E40658"/>
    <w:rsid w:val="00E41291"/>
    <w:rsid w:val="00E41454"/>
    <w:rsid w:val="00E4182E"/>
    <w:rsid w:val="00E41B39"/>
    <w:rsid w:val="00E42037"/>
    <w:rsid w:val="00E4210C"/>
    <w:rsid w:val="00E421D4"/>
    <w:rsid w:val="00E4229E"/>
    <w:rsid w:val="00E42D3C"/>
    <w:rsid w:val="00E42E5B"/>
    <w:rsid w:val="00E43916"/>
    <w:rsid w:val="00E43AAA"/>
    <w:rsid w:val="00E43CD5"/>
    <w:rsid w:val="00E43E4C"/>
    <w:rsid w:val="00E4403F"/>
    <w:rsid w:val="00E448E8"/>
    <w:rsid w:val="00E4562E"/>
    <w:rsid w:val="00E4581A"/>
    <w:rsid w:val="00E45C92"/>
    <w:rsid w:val="00E464AE"/>
    <w:rsid w:val="00E473A4"/>
    <w:rsid w:val="00E47D5A"/>
    <w:rsid w:val="00E5011B"/>
    <w:rsid w:val="00E510DC"/>
    <w:rsid w:val="00E51668"/>
    <w:rsid w:val="00E51B3E"/>
    <w:rsid w:val="00E51DF2"/>
    <w:rsid w:val="00E51E91"/>
    <w:rsid w:val="00E51F5A"/>
    <w:rsid w:val="00E53371"/>
    <w:rsid w:val="00E5488E"/>
    <w:rsid w:val="00E54EF9"/>
    <w:rsid w:val="00E557B9"/>
    <w:rsid w:val="00E5588E"/>
    <w:rsid w:val="00E55A04"/>
    <w:rsid w:val="00E55E9A"/>
    <w:rsid w:val="00E5652D"/>
    <w:rsid w:val="00E56941"/>
    <w:rsid w:val="00E56EA4"/>
    <w:rsid w:val="00E57386"/>
    <w:rsid w:val="00E60027"/>
    <w:rsid w:val="00E60BF0"/>
    <w:rsid w:val="00E60F49"/>
    <w:rsid w:val="00E61621"/>
    <w:rsid w:val="00E621A3"/>
    <w:rsid w:val="00E6229D"/>
    <w:rsid w:val="00E627A3"/>
    <w:rsid w:val="00E6367C"/>
    <w:rsid w:val="00E637BA"/>
    <w:rsid w:val="00E63A07"/>
    <w:rsid w:val="00E64FF0"/>
    <w:rsid w:val="00E65460"/>
    <w:rsid w:val="00E654CB"/>
    <w:rsid w:val="00E655A6"/>
    <w:rsid w:val="00E66064"/>
    <w:rsid w:val="00E663B2"/>
    <w:rsid w:val="00E66A31"/>
    <w:rsid w:val="00E66C8D"/>
    <w:rsid w:val="00E66F3A"/>
    <w:rsid w:val="00E67257"/>
    <w:rsid w:val="00E67287"/>
    <w:rsid w:val="00E67294"/>
    <w:rsid w:val="00E672DE"/>
    <w:rsid w:val="00E67709"/>
    <w:rsid w:val="00E67894"/>
    <w:rsid w:val="00E67C30"/>
    <w:rsid w:val="00E67FB2"/>
    <w:rsid w:val="00E7093B"/>
    <w:rsid w:val="00E7129F"/>
    <w:rsid w:val="00E7137A"/>
    <w:rsid w:val="00E71451"/>
    <w:rsid w:val="00E717F1"/>
    <w:rsid w:val="00E71DAE"/>
    <w:rsid w:val="00E72006"/>
    <w:rsid w:val="00E72C66"/>
    <w:rsid w:val="00E733F2"/>
    <w:rsid w:val="00E7348B"/>
    <w:rsid w:val="00E73B89"/>
    <w:rsid w:val="00E73DFF"/>
    <w:rsid w:val="00E7406E"/>
    <w:rsid w:val="00E745AA"/>
    <w:rsid w:val="00E751E0"/>
    <w:rsid w:val="00E7521B"/>
    <w:rsid w:val="00E75289"/>
    <w:rsid w:val="00E7536D"/>
    <w:rsid w:val="00E75658"/>
    <w:rsid w:val="00E75900"/>
    <w:rsid w:val="00E75BD6"/>
    <w:rsid w:val="00E76281"/>
    <w:rsid w:val="00E762E0"/>
    <w:rsid w:val="00E7657C"/>
    <w:rsid w:val="00E7681C"/>
    <w:rsid w:val="00E76CF1"/>
    <w:rsid w:val="00E7753F"/>
    <w:rsid w:val="00E77948"/>
    <w:rsid w:val="00E77EB6"/>
    <w:rsid w:val="00E8008F"/>
    <w:rsid w:val="00E800F0"/>
    <w:rsid w:val="00E80389"/>
    <w:rsid w:val="00E806B6"/>
    <w:rsid w:val="00E80D77"/>
    <w:rsid w:val="00E81055"/>
    <w:rsid w:val="00E8123A"/>
    <w:rsid w:val="00E81768"/>
    <w:rsid w:val="00E8206C"/>
    <w:rsid w:val="00E82336"/>
    <w:rsid w:val="00E825DA"/>
    <w:rsid w:val="00E82826"/>
    <w:rsid w:val="00E82CCD"/>
    <w:rsid w:val="00E82F76"/>
    <w:rsid w:val="00E83692"/>
    <w:rsid w:val="00E8418F"/>
    <w:rsid w:val="00E84322"/>
    <w:rsid w:val="00E847F6"/>
    <w:rsid w:val="00E84935"/>
    <w:rsid w:val="00E84B3E"/>
    <w:rsid w:val="00E84C6D"/>
    <w:rsid w:val="00E85EBB"/>
    <w:rsid w:val="00E86DD3"/>
    <w:rsid w:val="00E86DEE"/>
    <w:rsid w:val="00E86E79"/>
    <w:rsid w:val="00E878F6"/>
    <w:rsid w:val="00E9051C"/>
    <w:rsid w:val="00E90FF6"/>
    <w:rsid w:val="00E91034"/>
    <w:rsid w:val="00E9122A"/>
    <w:rsid w:val="00E917B4"/>
    <w:rsid w:val="00E91ACC"/>
    <w:rsid w:val="00E9266C"/>
    <w:rsid w:val="00E929DA"/>
    <w:rsid w:val="00E92A57"/>
    <w:rsid w:val="00E93762"/>
    <w:rsid w:val="00E944C8"/>
    <w:rsid w:val="00E944D6"/>
    <w:rsid w:val="00E9531C"/>
    <w:rsid w:val="00E958A6"/>
    <w:rsid w:val="00E95984"/>
    <w:rsid w:val="00E95BA6"/>
    <w:rsid w:val="00E9653B"/>
    <w:rsid w:val="00E967E1"/>
    <w:rsid w:val="00E96CC9"/>
    <w:rsid w:val="00E97454"/>
    <w:rsid w:val="00E97896"/>
    <w:rsid w:val="00EA011C"/>
    <w:rsid w:val="00EA0908"/>
    <w:rsid w:val="00EA0972"/>
    <w:rsid w:val="00EA0DCC"/>
    <w:rsid w:val="00EA1525"/>
    <w:rsid w:val="00EA168E"/>
    <w:rsid w:val="00EA1DCF"/>
    <w:rsid w:val="00EA222E"/>
    <w:rsid w:val="00EA2744"/>
    <w:rsid w:val="00EA2AB7"/>
    <w:rsid w:val="00EA2FF3"/>
    <w:rsid w:val="00EA33CC"/>
    <w:rsid w:val="00EA3CC0"/>
    <w:rsid w:val="00EA4522"/>
    <w:rsid w:val="00EA4D93"/>
    <w:rsid w:val="00EA51B3"/>
    <w:rsid w:val="00EA54A0"/>
    <w:rsid w:val="00EA54E7"/>
    <w:rsid w:val="00EA5EE8"/>
    <w:rsid w:val="00EA5EF4"/>
    <w:rsid w:val="00EA5F1F"/>
    <w:rsid w:val="00EA62BD"/>
    <w:rsid w:val="00EA654F"/>
    <w:rsid w:val="00EA66B4"/>
    <w:rsid w:val="00EA686E"/>
    <w:rsid w:val="00EA72BB"/>
    <w:rsid w:val="00EA7532"/>
    <w:rsid w:val="00EA7FC6"/>
    <w:rsid w:val="00EB0940"/>
    <w:rsid w:val="00EB15B5"/>
    <w:rsid w:val="00EB15C4"/>
    <w:rsid w:val="00EB16D8"/>
    <w:rsid w:val="00EB1784"/>
    <w:rsid w:val="00EB21E5"/>
    <w:rsid w:val="00EB24A5"/>
    <w:rsid w:val="00EB2B2F"/>
    <w:rsid w:val="00EB38D3"/>
    <w:rsid w:val="00EB3951"/>
    <w:rsid w:val="00EB3981"/>
    <w:rsid w:val="00EB3F1A"/>
    <w:rsid w:val="00EB4539"/>
    <w:rsid w:val="00EB45CA"/>
    <w:rsid w:val="00EB4845"/>
    <w:rsid w:val="00EB4A33"/>
    <w:rsid w:val="00EB4E97"/>
    <w:rsid w:val="00EB56F8"/>
    <w:rsid w:val="00EB5BEE"/>
    <w:rsid w:val="00EB5D85"/>
    <w:rsid w:val="00EB5EBE"/>
    <w:rsid w:val="00EB656A"/>
    <w:rsid w:val="00EB6BBB"/>
    <w:rsid w:val="00EB6F95"/>
    <w:rsid w:val="00EB7514"/>
    <w:rsid w:val="00EB75D9"/>
    <w:rsid w:val="00EB76A1"/>
    <w:rsid w:val="00EC054D"/>
    <w:rsid w:val="00EC0D45"/>
    <w:rsid w:val="00EC0FA2"/>
    <w:rsid w:val="00EC1412"/>
    <w:rsid w:val="00EC19D6"/>
    <w:rsid w:val="00EC1BD5"/>
    <w:rsid w:val="00EC1ECA"/>
    <w:rsid w:val="00EC205E"/>
    <w:rsid w:val="00EC2249"/>
    <w:rsid w:val="00EC2519"/>
    <w:rsid w:val="00EC2B39"/>
    <w:rsid w:val="00EC2E36"/>
    <w:rsid w:val="00EC30D0"/>
    <w:rsid w:val="00EC3D2D"/>
    <w:rsid w:val="00EC4010"/>
    <w:rsid w:val="00EC449C"/>
    <w:rsid w:val="00EC45B0"/>
    <w:rsid w:val="00EC4851"/>
    <w:rsid w:val="00EC55AD"/>
    <w:rsid w:val="00EC5A26"/>
    <w:rsid w:val="00EC5C79"/>
    <w:rsid w:val="00EC5D80"/>
    <w:rsid w:val="00EC5E58"/>
    <w:rsid w:val="00EC66A3"/>
    <w:rsid w:val="00EC6B0D"/>
    <w:rsid w:val="00EC75ED"/>
    <w:rsid w:val="00EC78B8"/>
    <w:rsid w:val="00EC7993"/>
    <w:rsid w:val="00EC7E86"/>
    <w:rsid w:val="00ED025C"/>
    <w:rsid w:val="00ED0A37"/>
    <w:rsid w:val="00ED0B12"/>
    <w:rsid w:val="00ED1096"/>
    <w:rsid w:val="00ED1199"/>
    <w:rsid w:val="00ED1DC3"/>
    <w:rsid w:val="00ED213A"/>
    <w:rsid w:val="00ED3496"/>
    <w:rsid w:val="00ED3497"/>
    <w:rsid w:val="00ED37BA"/>
    <w:rsid w:val="00ED395F"/>
    <w:rsid w:val="00ED39CD"/>
    <w:rsid w:val="00ED4140"/>
    <w:rsid w:val="00ED4D32"/>
    <w:rsid w:val="00ED5242"/>
    <w:rsid w:val="00ED576B"/>
    <w:rsid w:val="00ED5DB1"/>
    <w:rsid w:val="00ED70E1"/>
    <w:rsid w:val="00ED738A"/>
    <w:rsid w:val="00ED791A"/>
    <w:rsid w:val="00EE0FA0"/>
    <w:rsid w:val="00EE1275"/>
    <w:rsid w:val="00EE1916"/>
    <w:rsid w:val="00EE1BE8"/>
    <w:rsid w:val="00EE1E79"/>
    <w:rsid w:val="00EE24A4"/>
    <w:rsid w:val="00EE2938"/>
    <w:rsid w:val="00EE2E11"/>
    <w:rsid w:val="00EE2EFE"/>
    <w:rsid w:val="00EE323A"/>
    <w:rsid w:val="00EE39CA"/>
    <w:rsid w:val="00EE3B8A"/>
    <w:rsid w:val="00EE3C2E"/>
    <w:rsid w:val="00EE4018"/>
    <w:rsid w:val="00EE4B00"/>
    <w:rsid w:val="00EE4CB5"/>
    <w:rsid w:val="00EE57E6"/>
    <w:rsid w:val="00EE5DB1"/>
    <w:rsid w:val="00EE5DDF"/>
    <w:rsid w:val="00EE64C0"/>
    <w:rsid w:val="00EE69A0"/>
    <w:rsid w:val="00EE6E9B"/>
    <w:rsid w:val="00EE7184"/>
    <w:rsid w:val="00EE71DC"/>
    <w:rsid w:val="00EE7561"/>
    <w:rsid w:val="00EE79B2"/>
    <w:rsid w:val="00EE7D7C"/>
    <w:rsid w:val="00EF01F9"/>
    <w:rsid w:val="00EF0F3F"/>
    <w:rsid w:val="00EF0FF9"/>
    <w:rsid w:val="00EF108C"/>
    <w:rsid w:val="00EF10A7"/>
    <w:rsid w:val="00EF119D"/>
    <w:rsid w:val="00EF1B38"/>
    <w:rsid w:val="00EF265A"/>
    <w:rsid w:val="00EF29F3"/>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47F"/>
    <w:rsid w:val="00EF766E"/>
    <w:rsid w:val="00EF771A"/>
    <w:rsid w:val="00EF7872"/>
    <w:rsid w:val="00EF7C8F"/>
    <w:rsid w:val="00F0018B"/>
    <w:rsid w:val="00F00305"/>
    <w:rsid w:val="00F00AC3"/>
    <w:rsid w:val="00F01487"/>
    <w:rsid w:val="00F01569"/>
    <w:rsid w:val="00F02642"/>
    <w:rsid w:val="00F026BF"/>
    <w:rsid w:val="00F0272D"/>
    <w:rsid w:val="00F029BA"/>
    <w:rsid w:val="00F02AE4"/>
    <w:rsid w:val="00F02B9F"/>
    <w:rsid w:val="00F02C50"/>
    <w:rsid w:val="00F03017"/>
    <w:rsid w:val="00F031A4"/>
    <w:rsid w:val="00F031B4"/>
    <w:rsid w:val="00F0388C"/>
    <w:rsid w:val="00F03A40"/>
    <w:rsid w:val="00F0428E"/>
    <w:rsid w:val="00F046D8"/>
    <w:rsid w:val="00F04C33"/>
    <w:rsid w:val="00F04F5F"/>
    <w:rsid w:val="00F05969"/>
    <w:rsid w:val="00F0604E"/>
    <w:rsid w:val="00F069DC"/>
    <w:rsid w:val="00F06CCA"/>
    <w:rsid w:val="00F0721D"/>
    <w:rsid w:val="00F07260"/>
    <w:rsid w:val="00F1057F"/>
    <w:rsid w:val="00F10741"/>
    <w:rsid w:val="00F10767"/>
    <w:rsid w:val="00F108F6"/>
    <w:rsid w:val="00F10B67"/>
    <w:rsid w:val="00F10ED7"/>
    <w:rsid w:val="00F11400"/>
    <w:rsid w:val="00F11F11"/>
    <w:rsid w:val="00F1278D"/>
    <w:rsid w:val="00F127D8"/>
    <w:rsid w:val="00F1286E"/>
    <w:rsid w:val="00F12914"/>
    <w:rsid w:val="00F1298E"/>
    <w:rsid w:val="00F12C03"/>
    <w:rsid w:val="00F12D71"/>
    <w:rsid w:val="00F13670"/>
    <w:rsid w:val="00F13B22"/>
    <w:rsid w:val="00F157D6"/>
    <w:rsid w:val="00F16253"/>
    <w:rsid w:val="00F165A0"/>
    <w:rsid w:val="00F16866"/>
    <w:rsid w:val="00F16902"/>
    <w:rsid w:val="00F16E7C"/>
    <w:rsid w:val="00F16EEA"/>
    <w:rsid w:val="00F1767D"/>
    <w:rsid w:val="00F17A26"/>
    <w:rsid w:val="00F17B0D"/>
    <w:rsid w:val="00F2022D"/>
    <w:rsid w:val="00F20895"/>
    <w:rsid w:val="00F21968"/>
    <w:rsid w:val="00F219BD"/>
    <w:rsid w:val="00F21B45"/>
    <w:rsid w:val="00F22332"/>
    <w:rsid w:val="00F224CB"/>
    <w:rsid w:val="00F2276B"/>
    <w:rsid w:val="00F22F80"/>
    <w:rsid w:val="00F23FE3"/>
    <w:rsid w:val="00F23FE5"/>
    <w:rsid w:val="00F2415C"/>
    <w:rsid w:val="00F242BF"/>
    <w:rsid w:val="00F24569"/>
    <w:rsid w:val="00F2476F"/>
    <w:rsid w:val="00F247C6"/>
    <w:rsid w:val="00F24C23"/>
    <w:rsid w:val="00F24CD6"/>
    <w:rsid w:val="00F25150"/>
    <w:rsid w:val="00F2559F"/>
    <w:rsid w:val="00F25849"/>
    <w:rsid w:val="00F25D98"/>
    <w:rsid w:val="00F25DDF"/>
    <w:rsid w:val="00F2603D"/>
    <w:rsid w:val="00F262D5"/>
    <w:rsid w:val="00F26A97"/>
    <w:rsid w:val="00F26EAA"/>
    <w:rsid w:val="00F2700C"/>
    <w:rsid w:val="00F27364"/>
    <w:rsid w:val="00F27D8A"/>
    <w:rsid w:val="00F27E28"/>
    <w:rsid w:val="00F300FB"/>
    <w:rsid w:val="00F302A6"/>
    <w:rsid w:val="00F304BA"/>
    <w:rsid w:val="00F308D4"/>
    <w:rsid w:val="00F308E3"/>
    <w:rsid w:val="00F30934"/>
    <w:rsid w:val="00F31275"/>
    <w:rsid w:val="00F31462"/>
    <w:rsid w:val="00F3155A"/>
    <w:rsid w:val="00F31575"/>
    <w:rsid w:val="00F316E2"/>
    <w:rsid w:val="00F324B8"/>
    <w:rsid w:val="00F326A5"/>
    <w:rsid w:val="00F326F4"/>
    <w:rsid w:val="00F3283C"/>
    <w:rsid w:val="00F32E5F"/>
    <w:rsid w:val="00F330A6"/>
    <w:rsid w:val="00F332C8"/>
    <w:rsid w:val="00F33757"/>
    <w:rsid w:val="00F339DF"/>
    <w:rsid w:val="00F34405"/>
    <w:rsid w:val="00F345D7"/>
    <w:rsid w:val="00F349DA"/>
    <w:rsid w:val="00F35C28"/>
    <w:rsid w:val="00F35D98"/>
    <w:rsid w:val="00F36216"/>
    <w:rsid w:val="00F36492"/>
    <w:rsid w:val="00F36501"/>
    <w:rsid w:val="00F36A02"/>
    <w:rsid w:val="00F375E0"/>
    <w:rsid w:val="00F401D8"/>
    <w:rsid w:val="00F402A2"/>
    <w:rsid w:val="00F4048A"/>
    <w:rsid w:val="00F405F3"/>
    <w:rsid w:val="00F40C1C"/>
    <w:rsid w:val="00F41253"/>
    <w:rsid w:val="00F41570"/>
    <w:rsid w:val="00F41820"/>
    <w:rsid w:val="00F41974"/>
    <w:rsid w:val="00F4215C"/>
    <w:rsid w:val="00F427E6"/>
    <w:rsid w:val="00F42AE9"/>
    <w:rsid w:val="00F42B13"/>
    <w:rsid w:val="00F42D3D"/>
    <w:rsid w:val="00F43293"/>
    <w:rsid w:val="00F433F1"/>
    <w:rsid w:val="00F43749"/>
    <w:rsid w:val="00F43837"/>
    <w:rsid w:val="00F4415A"/>
    <w:rsid w:val="00F44314"/>
    <w:rsid w:val="00F44673"/>
    <w:rsid w:val="00F448FC"/>
    <w:rsid w:val="00F44983"/>
    <w:rsid w:val="00F44DAC"/>
    <w:rsid w:val="00F44DB4"/>
    <w:rsid w:val="00F44E8C"/>
    <w:rsid w:val="00F4567E"/>
    <w:rsid w:val="00F45FA5"/>
    <w:rsid w:val="00F4605E"/>
    <w:rsid w:val="00F46C82"/>
    <w:rsid w:val="00F47147"/>
    <w:rsid w:val="00F4715C"/>
    <w:rsid w:val="00F472D7"/>
    <w:rsid w:val="00F473C0"/>
    <w:rsid w:val="00F47444"/>
    <w:rsid w:val="00F50151"/>
    <w:rsid w:val="00F50791"/>
    <w:rsid w:val="00F5092D"/>
    <w:rsid w:val="00F50972"/>
    <w:rsid w:val="00F511DF"/>
    <w:rsid w:val="00F51998"/>
    <w:rsid w:val="00F52085"/>
    <w:rsid w:val="00F52253"/>
    <w:rsid w:val="00F525AE"/>
    <w:rsid w:val="00F52CC7"/>
    <w:rsid w:val="00F52DED"/>
    <w:rsid w:val="00F52E48"/>
    <w:rsid w:val="00F53245"/>
    <w:rsid w:val="00F532D5"/>
    <w:rsid w:val="00F53408"/>
    <w:rsid w:val="00F535E9"/>
    <w:rsid w:val="00F53837"/>
    <w:rsid w:val="00F54672"/>
    <w:rsid w:val="00F548A6"/>
    <w:rsid w:val="00F54938"/>
    <w:rsid w:val="00F54978"/>
    <w:rsid w:val="00F55898"/>
    <w:rsid w:val="00F56229"/>
    <w:rsid w:val="00F567F7"/>
    <w:rsid w:val="00F569AA"/>
    <w:rsid w:val="00F56DEA"/>
    <w:rsid w:val="00F572D8"/>
    <w:rsid w:val="00F5773B"/>
    <w:rsid w:val="00F577FF"/>
    <w:rsid w:val="00F578D6"/>
    <w:rsid w:val="00F57BB6"/>
    <w:rsid w:val="00F6004D"/>
    <w:rsid w:val="00F610CC"/>
    <w:rsid w:val="00F613F8"/>
    <w:rsid w:val="00F62183"/>
    <w:rsid w:val="00F62230"/>
    <w:rsid w:val="00F6234F"/>
    <w:rsid w:val="00F62651"/>
    <w:rsid w:val="00F62C97"/>
    <w:rsid w:val="00F64100"/>
    <w:rsid w:val="00F64437"/>
    <w:rsid w:val="00F654CE"/>
    <w:rsid w:val="00F6554E"/>
    <w:rsid w:val="00F657E8"/>
    <w:rsid w:val="00F65B5B"/>
    <w:rsid w:val="00F65D9D"/>
    <w:rsid w:val="00F65EED"/>
    <w:rsid w:val="00F66295"/>
    <w:rsid w:val="00F66398"/>
    <w:rsid w:val="00F663C1"/>
    <w:rsid w:val="00F66C39"/>
    <w:rsid w:val="00F6734C"/>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84"/>
    <w:rsid w:val="00F734EB"/>
    <w:rsid w:val="00F73E43"/>
    <w:rsid w:val="00F73F3C"/>
    <w:rsid w:val="00F73F7F"/>
    <w:rsid w:val="00F7486D"/>
    <w:rsid w:val="00F74D11"/>
    <w:rsid w:val="00F75352"/>
    <w:rsid w:val="00F75B5E"/>
    <w:rsid w:val="00F75B9B"/>
    <w:rsid w:val="00F75BA3"/>
    <w:rsid w:val="00F763C4"/>
    <w:rsid w:val="00F76772"/>
    <w:rsid w:val="00F767C6"/>
    <w:rsid w:val="00F7690C"/>
    <w:rsid w:val="00F76940"/>
    <w:rsid w:val="00F77248"/>
    <w:rsid w:val="00F77C60"/>
    <w:rsid w:val="00F80233"/>
    <w:rsid w:val="00F806B6"/>
    <w:rsid w:val="00F80920"/>
    <w:rsid w:val="00F80D7B"/>
    <w:rsid w:val="00F815CD"/>
    <w:rsid w:val="00F816F4"/>
    <w:rsid w:val="00F817AA"/>
    <w:rsid w:val="00F81B25"/>
    <w:rsid w:val="00F81D10"/>
    <w:rsid w:val="00F82091"/>
    <w:rsid w:val="00F82A6E"/>
    <w:rsid w:val="00F82AF6"/>
    <w:rsid w:val="00F82D76"/>
    <w:rsid w:val="00F82F8A"/>
    <w:rsid w:val="00F834B8"/>
    <w:rsid w:val="00F8390A"/>
    <w:rsid w:val="00F83AE1"/>
    <w:rsid w:val="00F83C0E"/>
    <w:rsid w:val="00F83E15"/>
    <w:rsid w:val="00F841C4"/>
    <w:rsid w:val="00F842C2"/>
    <w:rsid w:val="00F8547F"/>
    <w:rsid w:val="00F85A8A"/>
    <w:rsid w:val="00F85E40"/>
    <w:rsid w:val="00F862B2"/>
    <w:rsid w:val="00F864BF"/>
    <w:rsid w:val="00F8657D"/>
    <w:rsid w:val="00F875BF"/>
    <w:rsid w:val="00F87767"/>
    <w:rsid w:val="00F87865"/>
    <w:rsid w:val="00F87AE4"/>
    <w:rsid w:val="00F87D9C"/>
    <w:rsid w:val="00F90975"/>
    <w:rsid w:val="00F90993"/>
    <w:rsid w:val="00F90A5B"/>
    <w:rsid w:val="00F90B4D"/>
    <w:rsid w:val="00F90CCD"/>
    <w:rsid w:val="00F93203"/>
    <w:rsid w:val="00F93889"/>
    <w:rsid w:val="00F938E0"/>
    <w:rsid w:val="00F9407F"/>
    <w:rsid w:val="00F942D9"/>
    <w:rsid w:val="00F943D5"/>
    <w:rsid w:val="00F945F0"/>
    <w:rsid w:val="00F94D71"/>
    <w:rsid w:val="00F952D9"/>
    <w:rsid w:val="00F95382"/>
    <w:rsid w:val="00F956D9"/>
    <w:rsid w:val="00F95DF4"/>
    <w:rsid w:val="00F9697A"/>
    <w:rsid w:val="00F977C8"/>
    <w:rsid w:val="00F97C73"/>
    <w:rsid w:val="00FA06C5"/>
    <w:rsid w:val="00FA0E11"/>
    <w:rsid w:val="00FA0F3A"/>
    <w:rsid w:val="00FA141E"/>
    <w:rsid w:val="00FA1B58"/>
    <w:rsid w:val="00FA1EDD"/>
    <w:rsid w:val="00FA21BA"/>
    <w:rsid w:val="00FA2459"/>
    <w:rsid w:val="00FA25C3"/>
    <w:rsid w:val="00FA273F"/>
    <w:rsid w:val="00FA2903"/>
    <w:rsid w:val="00FA2DE1"/>
    <w:rsid w:val="00FA3397"/>
    <w:rsid w:val="00FA33EF"/>
    <w:rsid w:val="00FA355D"/>
    <w:rsid w:val="00FA4AA1"/>
    <w:rsid w:val="00FA4D50"/>
    <w:rsid w:val="00FA4F46"/>
    <w:rsid w:val="00FA577C"/>
    <w:rsid w:val="00FA6A49"/>
    <w:rsid w:val="00FA6C8A"/>
    <w:rsid w:val="00FA751E"/>
    <w:rsid w:val="00FA78B9"/>
    <w:rsid w:val="00FB014E"/>
    <w:rsid w:val="00FB03A8"/>
    <w:rsid w:val="00FB0E70"/>
    <w:rsid w:val="00FB16A9"/>
    <w:rsid w:val="00FB1A42"/>
    <w:rsid w:val="00FB1AFF"/>
    <w:rsid w:val="00FB222A"/>
    <w:rsid w:val="00FB2F61"/>
    <w:rsid w:val="00FB335A"/>
    <w:rsid w:val="00FB33B3"/>
    <w:rsid w:val="00FB3D31"/>
    <w:rsid w:val="00FB3FAA"/>
    <w:rsid w:val="00FB4350"/>
    <w:rsid w:val="00FB441D"/>
    <w:rsid w:val="00FB448E"/>
    <w:rsid w:val="00FB46BD"/>
    <w:rsid w:val="00FB46FC"/>
    <w:rsid w:val="00FB4890"/>
    <w:rsid w:val="00FB5148"/>
    <w:rsid w:val="00FB5322"/>
    <w:rsid w:val="00FB57AF"/>
    <w:rsid w:val="00FB57B7"/>
    <w:rsid w:val="00FB6092"/>
    <w:rsid w:val="00FB6386"/>
    <w:rsid w:val="00FB6B44"/>
    <w:rsid w:val="00FB6FDC"/>
    <w:rsid w:val="00FB769E"/>
    <w:rsid w:val="00FB7D83"/>
    <w:rsid w:val="00FC0198"/>
    <w:rsid w:val="00FC02A8"/>
    <w:rsid w:val="00FC02C3"/>
    <w:rsid w:val="00FC0776"/>
    <w:rsid w:val="00FC0ED9"/>
    <w:rsid w:val="00FC1AA4"/>
    <w:rsid w:val="00FC1C91"/>
    <w:rsid w:val="00FC218E"/>
    <w:rsid w:val="00FC28D9"/>
    <w:rsid w:val="00FC29CD"/>
    <w:rsid w:val="00FC3A12"/>
    <w:rsid w:val="00FC3B5E"/>
    <w:rsid w:val="00FC3D8A"/>
    <w:rsid w:val="00FC3FA8"/>
    <w:rsid w:val="00FC4FE0"/>
    <w:rsid w:val="00FC51F0"/>
    <w:rsid w:val="00FC58A2"/>
    <w:rsid w:val="00FC635C"/>
    <w:rsid w:val="00FC67CF"/>
    <w:rsid w:val="00FC6A31"/>
    <w:rsid w:val="00FC7149"/>
    <w:rsid w:val="00FC743B"/>
    <w:rsid w:val="00FC7455"/>
    <w:rsid w:val="00FC74FC"/>
    <w:rsid w:val="00FD0573"/>
    <w:rsid w:val="00FD0720"/>
    <w:rsid w:val="00FD0963"/>
    <w:rsid w:val="00FD1B32"/>
    <w:rsid w:val="00FD31E6"/>
    <w:rsid w:val="00FD3690"/>
    <w:rsid w:val="00FD378C"/>
    <w:rsid w:val="00FD3A2F"/>
    <w:rsid w:val="00FD46C1"/>
    <w:rsid w:val="00FD59B1"/>
    <w:rsid w:val="00FD5B5D"/>
    <w:rsid w:val="00FD5BB9"/>
    <w:rsid w:val="00FD62F6"/>
    <w:rsid w:val="00FD6A35"/>
    <w:rsid w:val="00FD7435"/>
    <w:rsid w:val="00FD7E6F"/>
    <w:rsid w:val="00FE07A2"/>
    <w:rsid w:val="00FE0B0E"/>
    <w:rsid w:val="00FE0D8C"/>
    <w:rsid w:val="00FE19B3"/>
    <w:rsid w:val="00FE229F"/>
    <w:rsid w:val="00FE2368"/>
    <w:rsid w:val="00FE2D22"/>
    <w:rsid w:val="00FE2D6D"/>
    <w:rsid w:val="00FE2FC8"/>
    <w:rsid w:val="00FE3C26"/>
    <w:rsid w:val="00FE3D68"/>
    <w:rsid w:val="00FE4084"/>
    <w:rsid w:val="00FE45CC"/>
    <w:rsid w:val="00FE46B7"/>
    <w:rsid w:val="00FE4804"/>
    <w:rsid w:val="00FE50AF"/>
    <w:rsid w:val="00FE5721"/>
    <w:rsid w:val="00FE6CF7"/>
    <w:rsid w:val="00FE7501"/>
    <w:rsid w:val="00FE7593"/>
    <w:rsid w:val="00FE7907"/>
    <w:rsid w:val="00FE7BC6"/>
    <w:rsid w:val="00FE7E92"/>
    <w:rsid w:val="00FF054B"/>
    <w:rsid w:val="00FF079C"/>
    <w:rsid w:val="00FF14DF"/>
    <w:rsid w:val="00FF1799"/>
    <w:rsid w:val="00FF1B88"/>
    <w:rsid w:val="00FF1D74"/>
    <w:rsid w:val="00FF21FE"/>
    <w:rsid w:val="00FF269C"/>
    <w:rsid w:val="00FF297C"/>
    <w:rsid w:val="00FF2F0B"/>
    <w:rsid w:val="00FF36B1"/>
    <w:rsid w:val="00FF3A50"/>
    <w:rsid w:val="00FF3D84"/>
    <w:rsid w:val="00FF3FC5"/>
    <w:rsid w:val="00FF41F2"/>
    <w:rsid w:val="00FF42BA"/>
    <w:rsid w:val="00FF5380"/>
    <w:rsid w:val="00FF53B7"/>
    <w:rsid w:val="00FF55E7"/>
    <w:rsid w:val="00FF57FE"/>
    <w:rsid w:val="00FF622A"/>
    <w:rsid w:val="00FF6CB7"/>
    <w:rsid w:val="00FF6FDF"/>
    <w:rsid w:val="00FF74C0"/>
    <w:rsid w:val="00FF7912"/>
    <w:rsid w:val="010B6FAF"/>
    <w:rsid w:val="018578E4"/>
    <w:rsid w:val="01DDAD80"/>
    <w:rsid w:val="01EFE571"/>
    <w:rsid w:val="022BBFEA"/>
    <w:rsid w:val="0232D88F"/>
    <w:rsid w:val="034D5540"/>
    <w:rsid w:val="03B88B1B"/>
    <w:rsid w:val="044276A3"/>
    <w:rsid w:val="048F84AC"/>
    <w:rsid w:val="0542EECF"/>
    <w:rsid w:val="0557C013"/>
    <w:rsid w:val="05D44E66"/>
    <w:rsid w:val="05F117C8"/>
    <w:rsid w:val="06845E8A"/>
    <w:rsid w:val="06A4B4A9"/>
    <w:rsid w:val="06AE3256"/>
    <w:rsid w:val="096488C2"/>
    <w:rsid w:val="098AEF89"/>
    <w:rsid w:val="0A8816FA"/>
    <w:rsid w:val="0A885463"/>
    <w:rsid w:val="0AB04E24"/>
    <w:rsid w:val="0BE1F05C"/>
    <w:rsid w:val="0D2EB139"/>
    <w:rsid w:val="0DB93A5D"/>
    <w:rsid w:val="0E07E455"/>
    <w:rsid w:val="0E7D9E20"/>
    <w:rsid w:val="0EAEBEEF"/>
    <w:rsid w:val="0EE23306"/>
    <w:rsid w:val="0F20AD61"/>
    <w:rsid w:val="0F5D4D8A"/>
    <w:rsid w:val="1114DC91"/>
    <w:rsid w:val="11811E23"/>
    <w:rsid w:val="11A0D245"/>
    <w:rsid w:val="12269BDB"/>
    <w:rsid w:val="12DAE1EC"/>
    <w:rsid w:val="13E4E2E5"/>
    <w:rsid w:val="147FD4F2"/>
    <w:rsid w:val="14A09881"/>
    <w:rsid w:val="14BEE603"/>
    <w:rsid w:val="1531A3C2"/>
    <w:rsid w:val="15EF104F"/>
    <w:rsid w:val="1637BAAD"/>
    <w:rsid w:val="1670FCFF"/>
    <w:rsid w:val="172CFFC8"/>
    <w:rsid w:val="1772AE9E"/>
    <w:rsid w:val="1815A36F"/>
    <w:rsid w:val="19BD6DD9"/>
    <w:rsid w:val="19EEEA65"/>
    <w:rsid w:val="19F6CF66"/>
    <w:rsid w:val="1A0DC121"/>
    <w:rsid w:val="1ABC0045"/>
    <w:rsid w:val="1BC8C35C"/>
    <w:rsid w:val="1C412CE3"/>
    <w:rsid w:val="1C7709F6"/>
    <w:rsid w:val="1C8E5106"/>
    <w:rsid w:val="1CF426E4"/>
    <w:rsid w:val="1D4C524F"/>
    <w:rsid w:val="1D6E0947"/>
    <w:rsid w:val="1DDE384B"/>
    <w:rsid w:val="1E7DC1B6"/>
    <w:rsid w:val="1F194F12"/>
    <w:rsid w:val="1F968A0D"/>
    <w:rsid w:val="1FB59B24"/>
    <w:rsid w:val="207DBD27"/>
    <w:rsid w:val="215FBC97"/>
    <w:rsid w:val="216B735B"/>
    <w:rsid w:val="21F4FB97"/>
    <w:rsid w:val="2262D89A"/>
    <w:rsid w:val="22FBB436"/>
    <w:rsid w:val="235710FB"/>
    <w:rsid w:val="238A02CA"/>
    <w:rsid w:val="2447AA4C"/>
    <w:rsid w:val="26375C9A"/>
    <w:rsid w:val="2668BAD2"/>
    <w:rsid w:val="267BEDE7"/>
    <w:rsid w:val="26917444"/>
    <w:rsid w:val="270B2E02"/>
    <w:rsid w:val="271FC2D8"/>
    <w:rsid w:val="28C1CF87"/>
    <w:rsid w:val="29296EF5"/>
    <w:rsid w:val="294CB984"/>
    <w:rsid w:val="2A49DDFC"/>
    <w:rsid w:val="2A8D2D20"/>
    <w:rsid w:val="2AE6C257"/>
    <w:rsid w:val="2BB3565C"/>
    <w:rsid w:val="2C5FAAE0"/>
    <w:rsid w:val="2C78E7FA"/>
    <w:rsid w:val="2CE64B20"/>
    <w:rsid w:val="2D069807"/>
    <w:rsid w:val="2DFBFA5E"/>
    <w:rsid w:val="2E3C1490"/>
    <w:rsid w:val="2E75494F"/>
    <w:rsid w:val="2EA4560E"/>
    <w:rsid w:val="2EA814B4"/>
    <w:rsid w:val="2F98CDEA"/>
    <w:rsid w:val="303E8840"/>
    <w:rsid w:val="304C41DA"/>
    <w:rsid w:val="30C12BA3"/>
    <w:rsid w:val="31C92862"/>
    <w:rsid w:val="31ED9749"/>
    <w:rsid w:val="325C75A5"/>
    <w:rsid w:val="327FE0F1"/>
    <w:rsid w:val="3293DE4F"/>
    <w:rsid w:val="3362BB0F"/>
    <w:rsid w:val="3451F288"/>
    <w:rsid w:val="34A004F2"/>
    <w:rsid w:val="34BB3ABD"/>
    <w:rsid w:val="3587DE50"/>
    <w:rsid w:val="36C4C712"/>
    <w:rsid w:val="371AD09F"/>
    <w:rsid w:val="371BB1B8"/>
    <w:rsid w:val="371CFBAE"/>
    <w:rsid w:val="3736627A"/>
    <w:rsid w:val="37985710"/>
    <w:rsid w:val="37B07541"/>
    <w:rsid w:val="37E5AEC5"/>
    <w:rsid w:val="38292ED1"/>
    <w:rsid w:val="386C50BB"/>
    <w:rsid w:val="387F273D"/>
    <w:rsid w:val="390223B4"/>
    <w:rsid w:val="394741E1"/>
    <w:rsid w:val="39C3E383"/>
    <w:rsid w:val="39FC0DC5"/>
    <w:rsid w:val="3A71B549"/>
    <w:rsid w:val="3B4BB962"/>
    <w:rsid w:val="3B713998"/>
    <w:rsid w:val="3B995985"/>
    <w:rsid w:val="3C11A6AF"/>
    <w:rsid w:val="3C2B632E"/>
    <w:rsid w:val="3CBF8F07"/>
    <w:rsid w:val="3CCCAB33"/>
    <w:rsid w:val="3DCE3431"/>
    <w:rsid w:val="3DF86F99"/>
    <w:rsid w:val="3F3E7E01"/>
    <w:rsid w:val="40DFEFAC"/>
    <w:rsid w:val="41131F4E"/>
    <w:rsid w:val="4121D507"/>
    <w:rsid w:val="41A60CA9"/>
    <w:rsid w:val="4270C1EE"/>
    <w:rsid w:val="42B6B4FC"/>
    <w:rsid w:val="42C2E572"/>
    <w:rsid w:val="43DD69BE"/>
    <w:rsid w:val="43E7A991"/>
    <w:rsid w:val="440A6740"/>
    <w:rsid w:val="448DF097"/>
    <w:rsid w:val="46C76A28"/>
    <w:rsid w:val="46CB1845"/>
    <w:rsid w:val="46D82855"/>
    <w:rsid w:val="472AA590"/>
    <w:rsid w:val="481CCAD1"/>
    <w:rsid w:val="482C01D7"/>
    <w:rsid w:val="487CC395"/>
    <w:rsid w:val="48A7688E"/>
    <w:rsid w:val="48E88775"/>
    <w:rsid w:val="49047342"/>
    <w:rsid w:val="498972A1"/>
    <w:rsid w:val="4A4DF6D8"/>
    <w:rsid w:val="4AB46A48"/>
    <w:rsid w:val="4AC61CFF"/>
    <w:rsid w:val="4ADC456C"/>
    <w:rsid w:val="4BA3200D"/>
    <w:rsid w:val="4BA97901"/>
    <w:rsid w:val="4C820629"/>
    <w:rsid w:val="4D0BFE9F"/>
    <w:rsid w:val="4F25A1BE"/>
    <w:rsid w:val="4FBA7445"/>
    <w:rsid w:val="4FFE10FA"/>
    <w:rsid w:val="53096E4D"/>
    <w:rsid w:val="54BABA3B"/>
    <w:rsid w:val="551DF658"/>
    <w:rsid w:val="5657E8C7"/>
    <w:rsid w:val="5667D1C0"/>
    <w:rsid w:val="569CCF09"/>
    <w:rsid w:val="56D8E7B9"/>
    <w:rsid w:val="57D714FA"/>
    <w:rsid w:val="59531798"/>
    <w:rsid w:val="59EDB36D"/>
    <w:rsid w:val="5AA92B17"/>
    <w:rsid w:val="5B27F61C"/>
    <w:rsid w:val="5B2F55F9"/>
    <w:rsid w:val="5B631211"/>
    <w:rsid w:val="5C1688A4"/>
    <w:rsid w:val="5C307EF2"/>
    <w:rsid w:val="5C4AB999"/>
    <w:rsid w:val="5C6B0E0A"/>
    <w:rsid w:val="5CC7C9F8"/>
    <w:rsid w:val="5CE10DE5"/>
    <w:rsid w:val="5D017228"/>
    <w:rsid w:val="5D44CAE8"/>
    <w:rsid w:val="5D51BA39"/>
    <w:rsid w:val="5D7B214E"/>
    <w:rsid w:val="5DBDBA5D"/>
    <w:rsid w:val="5DDA3126"/>
    <w:rsid w:val="5DE5FD1A"/>
    <w:rsid w:val="5E0C9710"/>
    <w:rsid w:val="5EA5C68C"/>
    <w:rsid w:val="5F7E437E"/>
    <w:rsid w:val="5F7FAFD7"/>
    <w:rsid w:val="60B9B27C"/>
    <w:rsid w:val="614736C7"/>
    <w:rsid w:val="61631B08"/>
    <w:rsid w:val="6181D8B3"/>
    <w:rsid w:val="61C99229"/>
    <w:rsid w:val="620636EB"/>
    <w:rsid w:val="622958D4"/>
    <w:rsid w:val="6316B8A8"/>
    <w:rsid w:val="63D42FCD"/>
    <w:rsid w:val="6564F7A2"/>
    <w:rsid w:val="67D0B96D"/>
    <w:rsid w:val="68C52908"/>
    <w:rsid w:val="68CAEB7F"/>
    <w:rsid w:val="6969DD72"/>
    <w:rsid w:val="69CAC75B"/>
    <w:rsid w:val="6A219220"/>
    <w:rsid w:val="6B0F4A9B"/>
    <w:rsid w:val="6B238562"/>
    <w:rsid w:val="6BACE660"/>
    <w:rsid w:val="6C5FA064"/>
    <w:rsid w:val="6C759977"/>
    <w:rsid w:val="6C88AFE6"/>
    <w:rsid w:val="6E6BC983"/>
    <w:rsid w:val="6F0C1061"/>
    <w:rsid w:val="6F1056AF"/>
    <w:rsid w:val="6F7E76E7"/>
    <w:rsid w:val="6FF6C411"/>
    <w:rsid w:val="7124D644"/>
    <w:rsid w:val="71E21658"/>
    <w:rsid w:val="722484A9"/>
    <w:rsid w:val="72A0B8ED"/>
    <w:rsid w:val="72A3D8EB"/>
    <w:rsid w:val="741D2F3B"/>
    <w:rsid w:val="7448D68F"/>
    <w:rsid w:val="74AB7DCF"/>
    <w:rsid w:val="74AE2E48"/>
    <w:rsid w:val="74B5B62C"/>
    <w:rsid w:val="74E9CC53"/>
    <w:rsid w:val="75C00633"/>
    <w:rsid w:val="75C991E8"/>
    <w:rsid w:val="75F3DEF1"/>
    <w:rsid w:val="7616B4AB"/>
    <w:rsid w:val="7642395C"/>
    <w:rsid w:val="76C37066"/>
    <w:rsid w:val="775BC069"/>
    <w:rsid w:val="7791EF91"/>
    <w:rsid w:val="77EA0EFD"/>
    <w:rsid w:val="7850256C"/>
    <w:rsid w:val="78BCCDF1"/>
    <w:rsid w:val="78E517F5"/>
    <w:rsid w:val="79485813"/>
    <w:rsid w:val="7A6D5510"/>
    <w:rsid w:val="7A732DDB"/>
    <w:rsid w:val="7AC8F586"/>
    <w:rsid w:val="7B0BC159"/>
    <w:rsid w:val="7B15DD50"/>
    <w:rsid w:val="7B31FA0A"/>
    <w:rsid w:val="7B79DABE"/>
    <w:rsid w:val="7B8F59A5"/>
    <w:rsid w:val="7BBE8CE5"/>
    <w:rsid w:val="7C8B0923"/>
    <w:rsid w:val="7D56BB2F"/>
    <w:rsid w:val="7D878D82"/>
    <w:rsid w:val="7DDDD776"/>
    <w:rsid w:val="7E708B38"/>
    <w:rsid w:val="7E93CD8D"/>
    <w:rsid w:val="7FB8EC5A"/>
    <w:rsid w:val="7FFE85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rules v:ext="edit">
        <o:r id="V:Rule15" type="connector" idref="#Straight Arrow Connector 15"/>
        <o:r id="V:Rule16" type="connector" idref="#Straight Arrow Connector 16">
          <o:proxy start="" idref="#Rectangle 12" connectloc="3"/>
          <o:proxy end="" idref="#Rectangle 13" connectloc="1"/>
        </o:r>
        <o:r id="V:Rule17" type="connector" idref="#Straight Arrow Connector 28"/>
        <o:r id="V:Rule18" type="connector" idref="#Straight Arrow Connector 7"/>
        <o:r id="V:Rule19" type="connector" idref="#Straight Arrow Connector 19"/>
        <o:r id="V:Rule20" type="connector" idref="#Straight Arrow Connector 25"/>
        <o:r id="V:Rule21" type="connector" idref="#Straight Arrow Connector 8"/>
        <o:r id="V:Rule22" type="connector" idref="#Straight Arrow Connector 18"/>
        <o:r id="V:Rule23" type="connector" idref="#Straight Arrow Connector 23"/>
        <o:r id="V:Rule24" type="connector" idref="#Straight Arrow Connector 6"/>
        <o:r id="V:Rule25" type="connector" idref="#Straight Arrow Connector 21"/>
        <o:r id="V:Rule26" type="connector" idref="#Straight Arrow Connector 17"/>
        <o:r id="V:Rule27" type="connector" idref="#Straight Arrow Connector 27"/>
        <o:r id="V:Rule28" type="connector" idref="#Straight Arrow Connector 20"/>
      </o:rules>
    </o:shapelayout>
  </w:shapeDefaults>
  <w:decimalSymbol w:val=","/>
  <w:listSeparator w:val=";"/>
  <w14:docId w14:val="1BAFC585"/>
  <w15:chartTrackingRefBased/>
  <w15:docId w15:val="{BCB0E6F3-D99D-4821-A805-ED05CF9CB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styleId="NoSpacing">
    <w:name w:val="No Spacing"/>
    <w:uiPriority w:val="1"/>
    <w:qFormat/>
    <w:rsid w:val="00596DEC"/>
    <w:pPr>
      <w:jc w:val="both"/>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69936041">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4093835">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8819723">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0540032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23332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5AIRPNAIUNRU-2028481721-6901</_dlc_DocId>
    <_dlc_DocIdUrl xmlns="71c5aaf6-e6ce-465b-b873-5148d2a4c105">
      <Url>https://nokia.sharepoint.com/sites/c5g/e2earch/_layouts/15/DocIdRedir.aspx?ID=5AIRPNAIUNRU-2028481721-6901</Url>
      <Description>5AIRPNAIUNRU-2028481721-6901</Description>
    </_dlc_DocIdUrl>
  </documentManagement>
</p:properties>
</file>

<file path=customXml/itemProps1.xml><?xml version="1.0" encoding="utf-8"?>
<ds:datastoreItem xmlns:ds="http://schemas.openxmlformats.org/officeDocument/2006/customXml" ds:itemID="{3017F1D4-7F2B-4E66-917E-7C36536B1192}">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FF73133B-51F1-4E7C-B3E9-F62B61DCDFBA}">
  <ds:schemaRefs>
    <ds:schemaRef ds:uri="Microsoft.SharePoint.Taxonomy.ContentTypeSync"/>
  </ds:schemaRefs>
</ds:datastoreItem>
</file>

<file path=customXml/itemProps4.xml><?xml version="1.0" encoding="utf-8"?>
<ds:datastoreItem xmlns:ds="http://schemas.openxmlformats.org/officeDocument/2006/customXml" ds:itemID="{53AA313B-E737-48B7-AF43-F04EF3DF8B0F}">
  <ds:schemaRefs>
    <ds:schemaRef ds:uri="http://schemas.microsoft.com/sharepoint/events"/>
  </ds:schemaRefs>
</ds:datastoreItem>
</file>

<file path=customXml/itemProps5.xml><?xml version="1.0" encoding="utf-8"?>
<ds:datastoreItem xmlns:ds="http://schemas.openxmlformats.org/officeDocument/2006/customXml" ds:itemID="{70846346-E3F0-4645-BFAC-19B1CD4FF8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7213D8C-21F8-4F46-86B8-AD2FE3E869A9}">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2343</Words>
  <Characters>13361</Characters>
  <Application>Microsoft Office Word</Application>
  <DocSecurity>0</DocSecurity>
  <Lines>111</Lines>
  <Paragraphs>31</Paragraphs>
  <ScaleCrop>false</ScaleCrop>
  <Company>Nokia Networks, Nokia Corporation</Company>
  <LinksUpToDate>false</LinksUpToDate>
  <CharactersWithSpaces>15673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LTHBM0</cp:lastModifiedBy>
  <cp:revision>731</cp:revision>
  <cp:lastPrinted>2017-11-09T00:38:00Z</cp:lastPrinted>
  <dcterms:created xsi:type="dcterms:W3CDTF">2022-07-29T13:53:00Z</dcterms:created>
  <dcterms:modified xsi:type="dcterms:W3CDTF">2022-08-10T13:36:00Z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0x010100B82721952339BD4AA67475AA1B500C36</vt:lpwstr>
  </property>
  <property fmtid="{D5CDD505-2E9C-101B-9397-08002B2CF9AE}" pid="16" name="_dlc_DocIdItemGuid">
    <vt:lpwstr>f8ace3af-c940-4245-beb4-8f8a86fb44c2</vt:lpwstr>
  </property>
</Properties>
</file>